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8F38E" w14:textId="362B68D3" w:rsidR="009E324C" w:rsidRDefault="009E324C" w:rsidP="009E324C">
      <w:pPr>
        <w:pStyle w:val="CRCoverPage"/>
        <w:tabs>
          <w:tab w:val="right" w:pos="9639"/>
        </w:tabs>
        <w:spacing w:after="0"/>
        <w:rPr>
          <w:b/>
          <w:i/>
          <w:noProof/>
          <w:sz w:val="28"/>
        </w:rPr>
      </w:pPr>
      <w:r>
        <w:rPr>
          <w:b/>
          <w:noProof/>
          <w:sz w:val="24"/>
        </w:rPr>
        <w:t>3GPP TSG-SA5 Meeting #148e</w:t>
      </w:r>
      <w:r>
        <w:rPr>
          <w:b/>
          <w:i/>
          <w:noProof/>
          <w:sz w:val="24"/>
        </w:rPr>
        <w:t xml:space="preserve"> </w:t>
      </w:r>
      <w:r>
        <w:rPr>
          <w:b/>
          <w:i/>
          <w:noProof/>
          <w:sz w:val="28"/>
        </w:rPr>
        <w:tab/>
        <w:t>S5-233542</w:t>
      </w:r>
    </w:p>
    <w:p w14:paraId="51146AAC" w14:textId="77777777" w:rsidR="009E324C" w:rsidRDefault="009E324C" w:rsidP="009E324C">
      <w:pPr>
        <w:pStyle w:val="Header"/>
        <w:rPr>
          <w:sz w:val="22"/>
        </w:rPr>
      </w:pPr>
      <w:r>
        <w:rPr>
          <w:sz w:val="24"/>
        </w:rPr>
        <w:t>Electronic meeting, Online, 17 -25 April 2023</w:t>
      </w:r>
    </w:p>
    <w:p w14:paraId="174D2B64" w14:textId="77777777" w:rsidR="009E324C" w:rsidRPr="00FB3E36" w:rsidRDefault="009E324C" w:rsidP="009E324C">
      <w:pPr>
        <w:keepNext/>
        <w:pBdr>
          <w:bottom w:val="single" w:sz="4" w:space="1" w:color="auto"/>
        </w:pBdr>
        <w:tabs>
          <w:tab w:val="right" w:pos="9639"/>
        </w:tabs>
        <w:outlineLvl w:val="0"/>
        <w:rPr>
          <w:rFonts w:cs="Arial"/>
          <w:b/>
          <w:bCs/>
          <w:sz w:val="24"/>
        </w:rPr>
      </w:pPr>
    </w:p>
    <w:p w14:paraId="704D6588" w14:textId="7D3C1A20" w:rsidR="009E324C" w:rsidRDefault="009E324C" w:rsidP="009E324C">
      <w:pPr>
        <w:keepNext/>
        <w:tabs>
          <w:tab w:val="left" w:pos="2127"/>
        </w:tabs>
        <w:ind w:left="2126" w:hanging="2126"/>
        <w:outlineLvl w:val="0"/>
        <w:rPr>
          <w:b/>
          <w:lang w:val="en-US"/>
        </w:rPr>
      </w:pPr>
      <w:r>
        <w:rPr>
          <w:b/>
          <w:lang w:val="en-US"/>
        </w:rPr>
        <w:t>Source:</w:t>
      </w:r>
      <w:r>
        <w:rPr>
          <w:b/>
          <w:lang w:val="en-US"/>
        </w:rPr>
        <w:tab/>
        <w:t>GSMA</w:t>
      </w:r>
    </w:p>
    <w:p w14:paraId="6DF0D3CF" w14:textId="0A2D3996" w:rsidR="009E324C" w:rsidRDefault="009E324C" w:rsidP="009E324C">
      <w:pPr>
        <w:keepNext/>
        <w:tabs>
          <w:tab w:val="left" w:pos="2127"/>
        </w:tabs>
        <w:ind w:left="2126" w:hanging="2126"/>
        <w:outlineLvl w:val="0"/>
      </w:pPr>
      <w:r>
        <w:t>Title:</w:t>
      </w:r>
      <w:r>
        <w:tab/>
      </w:r>
      <w:r w:rsidRPr="002A704E">
        <w:rPr>
          <w:rFonts w:cs="Arial"/>
          <w:bCs/>
        </w:rPr>
        <w:t xml:space="preserve">LS on Slice based </w:t>
      </w:r>
      <w:r>
        <w:rPr>
          <w:rFonts w:cs="Arial"/>
          <w:bCs/>
        </w:rPr>
        <w:t>(</w:t>
      </w:r>
      <w:r w:rsidRPr="002A704E">
        <w:rPr>
          <w:rFonts w:cs="Arial"/>
          <w:bCs/>
        </w:rPr>
        <w:t>wholesale</w:t>
      </w:r>
      <w:r>
        <w:rPr>
          <w:rFonts w:cs="Arial"/>
          <w:bCs/>
        </w:rPr>
        <w:t>)</w:t>
      </w:r>
      <w:r w:rsidRPr="002A704E">
        <w:rPr>
          <w:rFonts w:cs="Arial"/>
          <w:bCs/>
        </w:rPr>
        <w:t xml:space="preserve"> </w:t>
      </w:r>
      <w:r>
        <w:rPr>
          <w:rFonts w:cs="Arial"/>
          <w:bCs/>
        </w:rPr>
        <w:t xml:space="preserve">differentiation and </w:t>
      </w:r>
      <w:r w:rsidRPr="002A704E">
        <w:rPr>
          <w:rFonts w:cs="Arial"/>
          <w:bCs/>
        </w:rPr>
        <w:t>charging in roaming</w:t>
      </w:r>
    </w:p>
    <w:p w14:paraId="63F9B5FD" w14:textId="77777777" w:rsidR="009E324C" w:rsidRDefault="009E324C" w:rsidP="009E324C">
      <w:pPr>
        <w:keepNext/>
        <w:tabs>
          <w:tab w:val="left" w:pos="2127"/>
        </w:tabs>
        <w:ind w:left="2126" w:hanging="2126"/>
        <w:outlineLvl w:val="0"/>
        <w:rPr>
          <w:b/>
        </w:rPr>
      </w:pPr>
      <w:r>
        <w:rPr>
          <w:b/>
        </w:rPr>
        <w:t>Document for:</w:t>
      </w:r>
      <w:r>
        <w:rPr>
          <w:b/>
        </w:rPr>
        <w:tab/>
        <w:t>Information, Discussion</w:t>
      </w:r>
    </w:p>
    <w:p w14:paraId="56AE8227" w14:textId="13ACB71E" w:rsidR="000130F8" w:rsidRPr="000130F8" w:rsidRDefault="009E324C" w:rsidP="009E324C">
      <w:pPr>
        <w:keepNext/>
        <w:tabs>
          <w:tab w:val="left" w:pos="2127"/>
        </w:tabs>
        <w:ind w:left="2126" w:hanging="2126"/>
        <w:outlineLvl w:val="0"/>
        <w:rPr>
          <w:rFonts w:cs="Arial"/>
          <w:b/>
          <w:sz w:val="24"/>
        </w:rPr>
      </w:pPr>
      <w:r>
        <w:rPr>
          <w:b/>
        </w:rPr>
        <w:t>Agenda Item: 7.1</w:t>
      </w:r>
    </w:p>
    <w:p w14:paraId="7FC3FEF6" w14:textId="77777777" w:rsidR="000130F8" w:rsidRDefault="000130F8" w:rsidP="00AD50BF">
      <w:pPr>
        <w:pStyle w:val="Header"/>
        <w:tabs>
          <w:tab w:val="right" w:pos="9356"/>
        </w:tabs>
        <w:jc w:val="center"/>
      </w:pPr>
    </w:p>
    <w:p w14:paraId="1D1919AE" w14:textId="304AD8D7" w:rsidR="00AD50BF" w:rsidRDefault="00AD50BF" w:rsidP="00AD50BF">
      <w:pPr>
        <w:pStyle w:val="Header"/>
        <w:tabs>
          <w:tab w:val="right" w:pos="9356"/>
        </w:tabs>
        <w:jc w:val="center"/>
      </w:pPr>
    </w:p>
    <w:p w14:paraId="66FAFADB" w14:textId="77777777" w:rsidR="0058060A" w:rsidRDefault="0058060A" w:rsidP="0058060A">
      <w:pPr>
        <w:pStyle w:val="Title"/>
        <w:jc w:val="center"/>
      </w:pPr>
      <w:r w:rsidRPr="009D6A6C">
        <w:t xml:space="preserve">Liaison </w:t>
      </w:r>
      <w:r w:rsidRPr="00477CD5">
        <w:t>Statement</w:t>
      </w:r>
    </w:p>
    <w:p w14:paraId="45768AC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70F9D3B0" w14:textId="77777777" w:rsidTr="001202FC">
        <w:trPr>
          <w:trHeight w:val="590"/>
          <w:tblHeader/>
        </w:trPr>
        <w:tc>
          <w:tcPr>
            <w:tcW w:w="3337" w:type="dxa"/>
            <w:shd w:val="clear" w:color="auto" w:fill="DE002B"/>
            <w:vAlign w:val="center"/>
          </w:tcPr>
          <w:p w14:paraId="6FB80C93" w14:textId="77777777" w:rsidR="00A74A54" w:rsidRPr="0058060A" w:rsidRDefault="00A74A54" w:rsidP="0058060A">
            <w:pPr>
              <w:pStyle w:val="TableHeader"/>
            </w:pPr>
            <w:r w:rsidRPr="0058060A">
              <w:t>Liaison Statement Title:</w:t>
            </w:r>
          </w:p>
        </w:tc>
        <w:tc>
          <w:tcPr>
            <w:tcW w:w="6379" w:type="dxa"/>
            <w:vAlign w:val="center"/>
          </w:tcPr>
          <w:p w14:paraId="02C75A64" w14:textId="77777777" w:rsidR="00B044AA" w:rsidRDefault="00B044AA" w:rsidP="00B044AA">
            <w:pPr>
              <w:pStyle w:val="TableText"/>
            </w:pPr>
          </w:p>
          <w:p w14:paraId="14BB5007" w14:textId="5A865F61" w:rsidR="00A74A54" w:rsidRDefault="002A704E" w:rsidP="00E4345D">
            <w:pPr>
              <w:pStyle w:val="TableText"/>
            </w:pPr>
            <w:r w:rsidRPr="002A704E">
              <w:rPr>
                <w:rFonts w:cs="Arial"/>
                <w:bCs/>
              </w:rPr>
              <w:t xml:space="preserve">LS on Slice based </w:t>
            </w:r>
            <w:r w:rsidR="00DE039A">
              <w:rPr>
                <w:rFonts w:cs="Arial"/>
                <w:bCs/>
              </w:rPr>
              <w:t>(</w:t>
            </w:r>
            <w:r w:rsidRPr="002A704E">
              <w:rPr>
                <w:rFonts w:cs="Arial"/>
                <w:bCs/>
              </w:rPr>
              <w:t>wholesale</w:t>
            </w:r>
            <w:r w:rsidR="00DE039A">
              <w:rPr>
                <w:rFonts w:cs="Arial"/>
                <w:bCs/>
              </w:rPr>
              <w:t>)</w:t>
            </w:r>
            <w:r w:rsidRPr="002A704E">
              <w:rPr>
                <w:rFonts w:cs="Arial"/>
                <w:bCs/>
              </w:rPr>
              <w:t xml:space="preserve"> </w:t>
            </w:r>
            <w:r w:rsidR="00C05476">
              <w:rPr>
                <w:rFonts w:cs="Arial"/>
                <w:bCs/>
              </w:rPr>
              <w:t xml:space="preserve">differentiation and </w:t>
            </w:r>
            <w:r w:rsidRPr="002A704E">
              <w:rPr>
                <w:rFonts w:cs="Arial"/>
                <w:bCs/>
              </w:rPr>
              <w:t xml:space="preserve">charging in roaming </w:t>
            </w:r>
          </w:p>
        </w:tc>
      </w:tr>
    </w:tbl>
    <w:p w14:paraId="3B3AFB27"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74F6D82"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60C1D684" w14:textId="77777777" w:rsidR="0058060A" w:rsidRDefault="0058060A" w:rsidP="0058060A">
            <w:pPr>
              <w:pStyle w:val="TableHeader"/>
            </w:pPr>
            <w:r>
              <w:t>Source Meeting Information</w:t>
            </w:r>
          </w:p>
        </w:tc>
      </w:tr>
      <w:tr w:rsidR="0058060A" w14:paraId="2B862508"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0D28C8C1" w14:textId="77777777" w:rsidR="0058060A" w:rsidRPr="0058060A" w:rsidRDefault="0058060A" w:rsidP="0058060A">
            <w:pPr>
              <w:pStyle w:val="TableText"/>
            </w:pPr>
            <w:r w:rsidRPr="0058060A">
              <w:t>Meeting Number</w:t>
            </w:r>
          </w:p>
        </w:tc>
        <w:tc>
          <w:tcPr>
            <w:tcW w:w="3228" w:type="dxa"/>
            <w:shd w:val="clear" w:color="auto" w:fill="D9D9D9"/>
          </w:tcPr>
          <w:p w14:paraId="70AA5440" w14:textId="77777777" w:rsidR="0058060A" w:rsidRPr="0058060A" w:rsidRDefault="0058060A" w:rsidP="0058060A">
            <w:pPr>
              <w:pStyle w:val="TableText"/>
            </w:pPr>
            <w:r w:rsidRPr="0058060A">
              <w:t>Meeting Date</w:t>
            </w:r>
          </w:p>
        </w:tc>
        <w:tc>
          <w:tcPr>
            <w:tcW w:w="3008" w:type="dxa"/>
            <w:shd w:val="clear" w:color="auto" w:fill="D9D9D9"/>
          </w:tcPr>
          <w:p w14:paraId="516F07AC" w14:textId="77777777" w:rsidR="0058060A" w:rsidRPr="0058060A" w:rsidRDefault="0058060A" w:rsidP="0058060A">
            <w:pPr>
              <w:pStyle w:val="TableText"/>
            </w:pPr>
            <w:r w:rsidRPr="0058060A">
              <w:t>Meeting Location</w:t>
            </w:r>
          </w:p>
        </w:tc>
      </w:tr>
      <w:tr w:rsidR="00096622" w14:paraId="5365677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54476BB0" w14:textId="1386D218" w:rsidR="00096622" w:rsidRPr="008150E1" w:rsidRDefault="00B03E74" w:rsidP="00207216">
                <w:pPr>
                  <w:pStyle w:val="CSFieldInfo"/>
                  <w:framePr w:wrap="auto" w:vAnchor="margin" w:hAnchor="text" w:yAlign="inline"/>
                  <w:rPr>
                    <w:rFonts w:eastAsia="SimSun" w:cs="Times New Roman"/>
                    <w:bCs w:val="0"/>
                    <w:sz w:val="22"/>
                    <w:szCs w:val="20"/>
                    <w:lang w:eastAsia="ja-JP" w:bidi="bn-BD"/>
                  </w:rPr>
                </w:pPr>
                <w:r>
                  <w:rPr>
                    <w:rFonts w:hint="eastAsia"/>
                    <w:lang w:eastAsia="ja-JP"/>
                  </w:rPr>
                  <w:t>ENSWI #</w:t>
                </w:r>
                <w:r w:rsidR="002F6536">
                  <w:rPr>
                    <w:lang w:eastAsia="ja-JP"/>
                  </w:rPr>
                  <w:t>22</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3-09T01:00:00Z">
                <w:dateFormat w:val="dd/MM/yyyy"/>
                <w:lid w:val="en-GB"/>
                <w:storeMappedDataAs w:val="dateTime"/>
                <w:calendar w:val="gregorian"/>
              </w:date>
            </w:sdtPr>
            <w:sdtEndPr/>
            <w:sdtContent>
              <w:p w14:paraId="52FB193A" w14:textId="25238028" w:rsidR="00096622" w:rsidRPr="008150E1" w:rsidRDefault="00AB56CA" w:rsidP="008150E1">
                <w:pPr>
                  <w:pStyle w:val="CSFieldInfo"/>
                  <w:framePr w:wrap="auto" w:vAnchor="margin" w:hAnchor="text" w:yAlign="inline"/>
                  <w:rPr>
                    <w:rFonts w:eastAsia="SimSun" w:cs="Times New Roman"/>
                    <w:bCs w:val="0"/>
                    <w:sz w:val="22"/>
                    <w:szCs w:val="20"/>
                    <w:lang w:eastAsia="ja-JP" w:bidi="bn-BD"/>
                  </w:rPr>
                </w:pPr>
                <w:r>
                  <w:rPr>
                    <w:lang w:eastAsia="ja-JP"/>
                  </w:rPr>
                  <w:t>09/03/2023</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6039B31" w14:textId="469C32B3" w:rsidR="00096622" w:rsidRDefault="00B03E74" w:rsidP="008150E1">
                <w:pPr>
                  <w:pStyle w:val="CSFieldInfo"/>
                  <w:framePr w:wrap="auto" w:vAnchor="margin" w:hAnchor="text" w:yAlign="inline"/>
                  <w:rPr>
                    <w:lang w:eastAsia="ja-JP"/>
                  </w:rPr>
                </w:pPr>
                <w:r>
                  <w:rPr>
                    <w:rFonts w:hint="eastAsia"/>
                    <w:lang w:eastAsia="ja-JP"/>
                  </w:rPr>
                  <w:t>MS Teams</w:t>
                </w:r>
              </w:p>
            </w:sdtContent>
          </w:sdt>
        </w:tc>
      </w:tr>
    </w:tbl>
    <w:p w14:paraId="743F10B3"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26AB9AC0"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270A661" w14:textId="77777777" w:rsidR="0058060A" w:rsidRDefault="0058060A" w:rsidP="0058060A">
            <w:pPr>
              <w:pStyle w:val="TableHeader"/>
            </w:pPr>
            <w:r>
              <w:t>Document Details</w:t>
            </w:r>
          </w:p>
        </w:tc>
      </w:tr>
      <w:tr w:rsidR="0058060A" w14:paraId="1C04381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5C847B" w14:textId="77777777" w:rsidR="0058060A" w:rsidRDefault="0058060A" w:rsidP="001202FC">
            <w:pPr>
              <w:pStyle w:val="TableText"/>
            </w:pPr>
            <w:r>
              <w:t>Document Number:</w:t>
            </w:r>
          </w:p>
        </w:tc>
        <w:tc>
          <w:tcPr>
            <w:tcW w:w="3228" w:type="dxa"/>
            <w:shd w:val="clear" w:color="auto" w:fill="D9D9D9"/>
          </w:tcPr>
          <w:p w14:paraId="18531629" w14:textId="77777777" w:rsidR="0058060A" w:rsidRDefault="0058060A" w:rsidP="001202FC">
            <w:pPr>
              <w:pStyle w:val="TableText"/>
            </w:pPr>
            <w:r>
              <w:t>Creation Date:</w:t>
            </w:r>
          </w:p>
        </w:tc>
        <w:tc>
          <w:tcPr>
            <w:tcW w:w="3008" w:type="dxa"/>
            <w:shd w:val="clear" w:color="auto" w:fill="D9D9D9"/>
          </w:tcPr>
          <w:p w14:paraId="4685F491" w14:textId="77777777" w:rsidR="0058060A" w:rsidRDefault="0058060A" w:rsidP="001202FC">
            <w:pPr>
              <w:pStyle w:val="TableText"/>
            </w:pPr>
            <w:r>
              <w:t>Document Author:</w:t>
            </w:r>
          </w:p>
        </w:tc>
      </w:tr>
      <w:tr w:rsidR="0058060A" w14:paraId="3D3E8240"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68E7B266" w14:textId="46841400" w:rsidR="0058060A" w:rsidRPr="00C201D7" w:rsidRDefault="00AB56CA" w:rsidP="00207216">
                <w:pPr>
                  <w:pStyle w:val="TableText"/>
                  <w:rPr>
                    <w:rFonts w:eastAsia="MS Mincho"/>
                    <w:lang w:eastAsia="ja-JP"/>
                  </w:rPr>
                </w:pPr>
                <w:r>
                  <w:rPr>
                    <w:rFonts w:eastAsia="MS Mincho"/>
                    <w:lang w:eastAsia="ja-JP"/>
                  </w:rPr>
                  <w:t>ENSWI#23 Doc 011</w:t>
                </w:r>
              </w:p>
            </w:tc>
          </w:sdtContent>
        </w:sdt>
        <w:tc>
          <w:tcPr>
            <w:tcW w:w="3228" w:type="dxa"/>
          </w:tcPr>
          <w:p w14:paraId="1BB3E52C" w14:textId="7804931D" w:rsidR="0058060A" w:rsidRDefault="00BB70C6"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3-09T01:00:00Z">
                  <w:dateFormat w:val="yyyy-MM-dd"/>
                  <w:lid w:val="sv-SE"/>
                  <w:storeMappedDataAs w:val="dateTime"/>
                  <w:calendar w:val="gregorian"/>
                </w:date>
              </w:sdtPr>
              <w:sdtEndPr/>
              <w:sdtContent>
                <w:r w:rsidR="00AB56CA">
                  <w:rPr>
                    <w:lang w:val="sv-SE" w:eastAsia="ja-JP"/>
                  </w:rPr>
                  <w:t>2023-03-09</w:t>
                </w:r>
              </w:sdtContent>
            </w:sdt>
          </w:p>
        </w:tc>
        <w:tc>
          <w:tcPr>
            <w:tcW w:w="3008" w:type="dxa"/>
          </w:tcPr>
          <w:p w14:paraId="5F6B94F6" w14:textId="07FB58D7" w:rsidR="0058060A" w:rsidRPr="00C201D7" w:rsidRDefault="002A704E" w:rsidP="00D20D7D">
            <w:pPr>
              <w:pStyle w:val="TableText"/>
              <w:rPr>
                <w:rFonts w:eastAsia="MS Mincho"/>
                <w:lang w:eastAsia="ja-JP"/>
              </w:rPr>
            </w:pPr>
            <w:r w:rsidRPr="002A704E">
              <w:rPr>
                <w:rFonts w:eastAsia="MS Mincho"/>
                <w:lang w:eastAsia="ja-JP"/>
              </w:rPr>
              <w:t>Kathleen Leach (T-Mobile USA)</w:t>
            </w:r>
          </w:p>
        </w:tc>
      </w:tr>
      <w:tr w:rsidR="0058060A" w14:paraId="2C184CA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217A5C5" w14:textId="77777777" w:rsidR="0058060A" w:rsidRDefault="0058060A" w:rsidP="001202FC">
            <w:pPr>
              <w:pStyle w:val="TableText"/>
            </w:pPr>
            <w:r>
              <w:t>Originating GSMA Source:</w:t>
            </w:r>
          </w:p>
        </w:tc>
        <w:tc>
          <w:tcPr>
            <w:tcW w:w="3228" w:type="dxa"/>
            <w:shd w:val="clear" w:color="auto" w:fill="D9D9D9"/>
          </w:tcPr>
          <w:p w14:paraId="003F4C37" w14:textId="77777777" w:rsidR="0058060A" w:rsidRDefault="0058060A" w:rsidP="001202FC">
            <w:pPr>
              <w:pStyle w:val="TableText"/>
            </w:pPr>
            <w:r>
              <w:t>Deadline for response:</w:t>
            </w:r>
          </w:p>
        </w:tc>
        <w:tc>
          <w:tcPr>
            <w:tcW w:w="3008" w:type="dxa"/>
            <w:shd w:val="clear" w:color="auto" w:fill="D9D9D9"/>
          </w:tcPr>
          <w:p w14:paraId="175B7EB3" w14:textId="77777777" w:rsidR="0058060A" w:rsidRDefault="0058060A" w:rsidP="001202FC">
            <w:pPr>
              <w:pStyle w:val="TableText"/>
            </w:pPr>
            <w:r>
              <w:t>Liaison Statement Contact</w:t>
            </w:r>
          </w:p>
        </w:tc>
      </w:tr>
      <w:tr w:rsidR="0058060A" w14:paraId="50CF071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B4190A5" w14:textId="77777777" w:rsidR="0058060A" w:rsidRPr="00C962DC" w:rsidRDefault="005852E2" w:rsidP="00D20D7D">
            <w:pPr>
              <w:pStyle w:val="TableText"/>
              <w:rPr>
                <w:rFonts w:eastAsia="MS Mincho"/>
                <w:iCs/>
                <w:lang w:eastAsia="ja-JP"/>
              </w:rPr>
            </w:pPr>
            <w:r w:rsidRPr="00C962DC">
              <w:rPr>
                <w:rFonts w:eastAsia="MS Mincho"/>
                <w:iCs/>
                <w:lang w:eastAsia="ja-JP"/>
              </w:rPr>
              <w:t>NG/</w:t>
            </w:r>
            <w:r w:rsidR="00BD0E6C">
              <w:rPr>
                <w:rFonts w:eastAsia="MS Mincho"/>
                <w:iCs/>
                <w:lang w:eastAsia="ja-JP"/>
              </w:rPr>
              <w:t>ENSWI</w:t>
            </w:r>
          </w:p>
        </w:tc>
        <w:tc>
          <w:tcPr>
            <w:tcW w:w="3228" w:type="dxa"/>
          </w:tcPr>
          <w:p w14:paraId="5D56DE29"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6895AB06" w14:textId="77777777" w:rsidR="0058060A" w:rsidRPr="0062734F" w:rsidRDefault="00207216" w:rsidP="001202FC">
            <w:pPr>
              <w:pStyle w:val="TableText"/>
              <w:rPr>
                <w:rFonts w:eastAsia="MS Mincho"/>
                <w:i/>
                <w:lang w:eastAsia="ja-JP"/>
              </w:rPr>
            </w:pPr>
            <w:r>
              <w:rPr>
                <w:rFonts w:eastAsia="MS Mincho"/>
                <w:i/>
                <w:lang w:eastAsia="ja-JP"/>
              </w:rPr>
              <w:t>GSMALiaisons@gsma.com</w:t>
            </w:r>
          </w:p>
        </w:tc>
      </w:tr>
      <w:tr w:rsidR="0058060A" w14:paraId="7A0E1B2D"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1506F4D"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5CAA44D" w14:textId="5C1E2483"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A357B45"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57ABC22"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0C6CB86" w14:textId="77777777" w:rsidR="0058060A" w:rsidRDefault="0058060A" w:rsidP="0058060A">
            <w:pPr>
              <w:pStyle w:val="TableHeader"/>
            </w:pPr>
            <w:r>
              <w:t>Action Required by Recipient</w:t>
            </w:r>
          </w:p>
        </w:tc>
      </w:tr>
      <w:tr w:rsidR="0058060A" w14:paraId="2CE29EB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0901FC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41FA3FA" w14:textId="647B6966" w:rsidR="0058060A" w:rsidRPr="00C201D7" w:rsidRDefault="003C2B6C" w:rsidP="0058060A">
            <w:pPr>
              <w:pStyle w:val="TableText"/>
              <w:rPr>
                <w:rFonts w:eastAsia="MS Mincho"/>
                <w:lang w:eastAsia="ja-JP"/>
              </w:rPr>
            </w:pPr>
            <w:r>
              <w:rPr>
                <w:rFonts w:eastAsia="MS Mincho"/>
                <w:lang w:eastAsia="ja-JP"/>
              </w:rPr>
              <w:t xml:space="preserve">CC: GSMA </w:t>
            </w:r>
            <w:r w:rsidR="007D66DC">
              <w:rPr>
                <w:rFonts w:eastAsia="MS Mincho"/>
                <w:lang w:eastAsia="ja-JP"/>
              </w:rPr>
              <w:t xml:space="preserve">WAS, </w:t>
            </w:r>
            <w:r>
              <w:rPr>
                <w:rFonts w:eastAsia="MS Mincho"/>
                <w:lang w:eastAsia="ja-JP"/>
              </w:rPr>
              <w:t>IDS, NRG</w:t>
            </w:r>
          </w:p>
        </w:tc>
      </w:tr>
      <w:tr w:rsidR="0058060A" w14:paraId="64B1685A"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0883D"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2A73BE5" w14:textId="4C1541B4"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BD0E6C">
              <w:rPr>
                <w:rFonts w:eastAsia="MS Mincho"/>
                <w:lang w:eastAsia="ja-JP"/>
              </w:rPr>
              <w:t>SA5</w:t>
            </w:r>
          </w:p>
        </w:tc>
      </w:tr>
    </w:tbl>
    <w:p w14:paraId="7F9A3EA5" w14:textId="77777777" w:rsidR="0057552D" w:rsidRDefault="0057552D" w:rsidP="009E4C85">
      <w:pPr>
        <w:pStyle w:val="Heading1"/>
      </w:pPr>
      <w:r>
        <w:t>Background</w:t>
      </w:r>
    </w:p>
    <w:p w14:paraId="180B1225" w14:textId="5B699B59" w:rsidR="002A704E" w:rsidRDefault="004F27EA" w:rsidP="00847B8E">
      <w:r>
        <w:t xml:space="preserve">GSMA NG </w:t>
      </w:r>
      <w:r w:rsidR="00BD0E6C">
        <w:t>ENSWI h</w:t>
      </w:r>
      <w:r w:rsidR="002A704E">
        <w:t xml:space="preserve">as discussed the </w:t>
      </w:r>
      <w:r w:rsidR="00BD5CB3">
        <w:t xml:space="preserve">GSMA WAS Business </w:t>
      </w:r>
      <w:r w:rsidR="002A704E">
        <w:t xml:space="preserve">requirements for </w:t>
      </w:r>
      <w:r w:rsidR="00BA64C6">
        <w:t>slice-based</w:t>
      </w:r>
      <w:r w:rsidR="002A704E">
        <w:t xml:space="preserve"> </w:t>
      </w:r>
      <w:r w:rsidR="00DE039A">
        <w:t>(</w:t>
      </w:r>
      <w:r w:rsidR="002A704E">
        <w:t>wholesale</w:t>
      </w:r>
      <w:r w:rsidR="00DE039A">
        <w:t>)</w:t>
      </w:r>
      <w:r w:rsidR="00BD5CB3">
        <w:t xml:space="preserve"> differentia</w:t>
      </w:r>
      <w:r w:rsidR="00F00F4E">
        <w:t>l reporting</w:t>
      </w:r>
      <w:r w:rsidR="00BD5CB3">
        <w:t xml:space="preserve"> and</w:t>
      </w:r>
      <w:r w:rsidR="002A704E">
        <w:t xml:space="preserve"> charging of </w:t>
      </w:r>
      <w:r w:rsidR="00DE039A">
        <w:t>traffic</w:t>
      </w:r>
      <w:r w:rsidR="002A704E">
        <w:t xml:space="preserve"> in </w:t>
      </w:r>
      <w:r w:rsidR="0070102A">
        <w:t xml:space="preserve">the </w:t>
      </w:r>
      <w:r w:rsidR="002A704E">
        <w:t xml:space="preserve">roaming case. </w:t>
      </w:r>
      <w:r w:rsidR="007C1F4A">
        <w:t xml:space="preserve">  The requirements </w:t>
      </w:r>
      <w:r w:rsidR="009865E3">
        <w:t xml:space="preserve">outline the need for the HPLMN to be able to </w:t>
      </w:r>
      <w:r w:rsidR="00CC4B97">
        <w:t xml:space="preserve">understand the information </w:t>
      </w:r>
      <w:r w:rsidR="00972722">
        <w:t>in the CHF CDR so that any slice-based reporting or charging can be applied.</w:t>
      </w:r>
      <w:r w:rsidR="00F00F4E">
        <w:t xml:space="preserve"> </w:t>
      </w:r>
      <w:r w:rsidR="002A704E">
        <w:t>It is understood that for the case of roaming</w:t>
      </w:r>
      <w:r w:rsidR="003C2B6C">
        <w:t>,</w:t>
      </w:r>
      <w:r w:rsidR="002A704E">
        <w:t xml:space="preserve"> the VPLMN </w:t>
      </w:r>
      <w:r w:rsidR="00994BD9">
        <w:t>maps</w:t>
      </w:r>
      <w:r w:rsidR="002A704E">
        <w:t xml:space="preserve"> the HPLMN S-NSSAI to a VPLMN S-NSSAI</w:t>
      </w:r>
      <w:r w:rsidR="00BA64C6">
        <w:t xml:space="preserve"> so that the VPLMN can deliver the expected service to inbound roamers</w:t>
      </w:r>
      <w:r w:rsidR="00D043BA">
        <w:t>.   This is accomplished</w:t>
      </w:r>
      <w:r w:rsidR="00BA64C6">
        <w:t xml:space="preserve"> by using a VPLMN slice suitable to meet the HPLMN network slice requirements</w:t>
      </w:r>
      <w:r w:rsidR="002A704E">
        <w:t xml:space="preserve">. This </w:t>
      </w:r>
      <w:r w:rsidR="002A704E">
        <w:lastRenderedPageBreak/>
        <w:t>mapping is available to the AMF and V-SMF as part of the 3GPP RM and SM procedures</w:t>
      </w:r>
      <w:r w:rsidR="00BA64C6">
        <w:t xml:space="preserve"> as per TS 23.501, TS 23.502</w:t>
      </w:r>
      <w:r w:rsidR="002A704E">
        <w:t>.</w:t>
      </w:r>
    </w:p>
    <w:p w14:paraId="46EA5DA5" w14:textId="77777777" w:rsidR="0044541E" w:rsidRDefault="00BA64C6" w:rsidP="00847B8E">
      <w:r>
        <w:t>See for instance</w:t>
      </w:r>
      <w:r w:rsidR="0044541E">
        <w:t>:</w:t>
      </w:r>
    </w:p>
    <w:p w14:paraId="1AD908DE" w14:textId="31C753E6" w:rsidR="00BA64C6" w:rsidRDefault="00BA64C6" w:rsidP="00847B8E">
      <w:r>
        <w:t xml:space="preserve">clause </w:t>
      </w:r>
      <w:r w:rsidRPr="001B7C50">
        <w:t>5.15.4.1.2</w:t>
      </w:r>
      <w:r>
        <w:t xml:space="preserve"> of TS 23.501</w:t>
      </w:r>
    </w:p>
    <w:p w14:paraId="3BD55C11" w14:textId="77777777" w:rsidR="00BA64C6" w:rsidRDefault="00BA64C6" w:rsidP="00BA64C6">
      <w:pPr>
        <w:rPr>
          <w:lang w:eastAsia="ko-KR"/>
        </w:rPr>
      </w:pPr>
      <w:r>
        <w:t>"</w:t>
      </w:r>
      <w:r w:rsidRPr="00BA64C6">
        <w:rPr>
          <w:lang w:eastAsia="ko-KR"/>
        </w:rPr>
        <w:t xml:space="preserve"> </w:t>
      </w:r>
      <w:r w:rsidRPr="001B7C50">
        <w:rPr>
          <w:lang w:eastAsia="ko-KR"/>
        </w:rPr>
        <w:t xml:space="preserve">In roaming case, </w:t>
      </w:r>
      <w:r w:rsidRPr="00BA64C6">
        <w:rPr>
          <w:b/>
          <w:bCs/>
          <w:lang w:eastAsia="ko-KR"/>
        </w:rPr>
        <w:t xml:space="preserve">the UE shall provide in the Requested NSSAI the mapping of S-NSSAIs of the Serving PLMN values to the corresponding S-NSSAI values of the HPLMN, </w:t>
      </w:r>
      <w:r w:rsidRPr="003C2B6C">
        <w:rPr>
          <w:b/>
          <w:bCs/>
          <w:lang w:eastAsia="ko-KR"/>
        </w:rPr>
        <w:t>for each S-NSSAI in the Requested NSSAI for which a mapping is available</w:t>
      </w:r>
      <w:r w:rsidRPr="00B71486">
        <w:rPr>
          <w:lang w:eastAsia="ko-KR"/>
        </w:rPr>
        <w:t>.</w:t>
      </w:r>
      <w:r w:rsidRPr="001B7C50">
        <w:rPr>
          <w:lang w:eastAsia="ko-KR"/>
        </w:rPr>
        <w:t xml:space="preserve"> These values are found in the mapping previously received from the Serving PLMN of the S-NSSAIs of the Configured NSSAI for the Serving PLMN or of the S-NSSAIs of the Allowed NSSAI for </w:t>
      </w:r>
    </w:p>
    <w:p w14:paraId="2C88179F" w14:textId="5EE389EE" w:rsidR="0044541E" w:rsidRDefault="0044541E" w:rsidP="0044541E">
      <w:r>
        <w:t xml:space="preserve">clause </w:t>
      </w:r>
      <w:r w:rsidRPr="001B7C50">
        <w:t>5.15.</w:t>
      </w:r>
      <w:r>
        <w:t>6 of TS 23.501</w:t>
      </w:r>
    </w:p>
    <w:p w14:paraId="12C2ED58" w14:textId="5EB73372" w:rsidR="0044541E" w:rsidRDefault="0044541E" w:rsidP="00BA64C6">
      <w:r>
        <w:t>"</w:t>
      </w:r>
    </w:p>
    <w:p w14:paraId="1DE6CBC4" w14:textId="77777777" w:rsidR="0044541E" w:rsidRPr="001B7C50" w:rsidRDefault="0044541E" w:rsidP="0044541E">
      <w:pPr>
        <w:pStyle w:val="B1"/>
      </w:pPr>
      <w:r w:rsidRPr="001B7C50">
        <w:t>In PDU Session Establishment procedure, the UE includes both:</w:t>
      </w:r>
    </w:p>
    <w:p w14:paraId="3A23D8A6" w14:textId="77777777" w:rsidR="0044541E" w:rsidRPr="001B7C50" w:rsidRDefault="0044541E" w:rsidP="0044541E">
      <w:pPr>
        <w:pStyle w:val="B2"/>
      </w:pPr>
      <w:r w:rsidRPr="001B7C50">
        <w:t>(a)</w:t>
      </w:r>
      <w:r w:rsidRPr="001B7C50">
        <w:tab/>
        <w:t>the S-NSSAI that matches the application (that is triggering the PDU Session Request) within the NSSP in the URSP rules or within the UE Local Configuration as defined in clause 6.1.2.2.1 of TS</w:t>
      </w:r>
      <w:r>
        <w:t> </w:t>
      </w:r>
      <w:r w:rsidRPr="001B7C50">
        <w:t>23.503</w:t>
      </w:r>
      <w:r>
        <w:t> </w:t>
      </w:r>
      <w:r w:rsidRPr="001B7C50">
        <w:t xml:space="preserve">[45]; </w:t>
      </w:r>
      <w:r w:rsidRPr="0044541E">
        <w:rPr>
          <w:b/>
          <w:bCs/>
        </w:rPr>
        <w:t>the value of this S NSSAI is used in the HPLMN; a</w:t>
      </w:r>
      <w:r w:rsidRPr="001B7C50">
        <w:t>nd</w:t>
      </w:r>
    </w:p>
    <w:p w14:paraId="0C3B25DC" w14:textId="77777777" w:rsidR="0044541E" w:rsidRPr="001B7C50" w:rsidRDefault="0044541E" w:rsidP="0044541E">
      <w:pPr>
        <w:pStyle w:val="B2"/>
      </w:pPr>
      <w:r w:rsidRPr="001B7C50">
        <w:t>(b)</w:t>
      </w:r>
      <w:r w:rsidRPr="001B7C50">
        <w:tab/>
        <w:t>an S-NSSAI belonging to the Allowed NSSAI that maps to (a) using the mapping of the Allowed NSSAI to HPLMN S-NSSAIs;</w:t>
      </w:r>
      <w:r w:rsidRPr="0044541E">
        <w:rPr>
          <w:b/>
          <w:bCs/>
        </w:rPr>
        <w:t xml:space="preserve"> the value of this S-NSSAI is used in the VPLMN</w:t>
      </w:r>
      <w:r w:rsidRPr="001B7C50">
        <w:t>.</w:t>
      </w:r>
    </w:p>
    <w:p w14:paraId="43F15F6E" w14:textId="4031A170" w:rsidR="0044541E" w:rsidRDefault="0044541E" w:rsidP="00BA64C6">
      <w:pPr>
        <w:rPr>
          <w:lang w:eastAsia="ko-KR"/>
        </w:rPr>
      </w:pPr>
      <w:r>
        <w:rPr>
          <w:lang w:eastAsia="ko-KR"/>
        </w:rPr>
        <w:t>"</w:t>
      </w:r>
    </w:p>
    <w:p w14:paraId="0B1F06CD" w14:textId="0853699F" w:rsidR="00BA64C6" w:rsidRDefault="002F6536" w:rsidP="00847B8E">
      <w:r>
        <w:t xml:space="preserve">then clause </w:t>
      </w:r>
      <w:r w:rsidRPr="00140E21">
        <w:t>4.3.2.2.2</w:t>
      </w:r>
      <w:r>
        <w:t xml:space="preserve"> of TS 23.502 which is PDU session establishment in Home routed case: for step 3a from AMF to V-SMF:</w:t>
      </w:r>
    </w:p>
    <w:p w14:paraId="0E55C8F6" w14:textId="77777777" w:rsidR="002F6536" w:rsidRDefault="002F6536" w:rsidP="00847B8E"/>
    <w:p w14:paraId="0C382615" w14:textId="77777777" w:rsidR="0044541E" w:rsidRPr="00140E21" w:rsidRDefault="0044541E" w:rsidP="0044541E">
      <w:pPr>
        <w:pStyle w:val="B1"/>
      </w:pPr>
      <w:r>
        <w:t>"</w:t>
      </w:r>
      <w:r w:rsidRPr="00140E21">
        <w:t>3a.</w:t>
      </w:r>
      <w:r w:rsidRPr="00140E21">
        <w:tab/>
        <w:t>As in step 3 of clause 4.3.2.2.1 with the addition that:</w:t>
      </w:r>
    </w:p>
    <w:p w14:paraId="6119ACDF" w14:textId="77777777" w:rsidR="0044541E" w:rsidRPr="00140E21" w:rsidRDefault="0044541E" w:rsidP="0044541E">
      <w:pPr>
        <w:pStyle w:val="B2"/>
      </w:pPr>
      <w:r w:rsidRPr="00140E21">
        <w:t>-</w:t>
      </w:r>
      <w:r w:rsidRPr="00140E21">
        <w:tab/>
        <w:t xml:space="preserve">the AMF also provides the identity of the H-SMF it has selected in step 2 </w:t>
      </w:r>
      <w:r w:rsidRPr="0044541E">
        <w:rPr>
          <w:b/>
          <w:bCs/>
        </w:rPr>
        <w:t>and both the VPLMN S-NSSAI from the Allowed NSSAI and the corresponding S-NSSAI of the HPLMN</w:t>
      </w:r>
      <w:r w:rsidRPr="00140E21">
        <w:t>, which is in the mapping the VPLMN S-NSSAI from the Allowed NSSAI. The H-SMF is provided when the PDU Session is home-routed. The AMF may also provide the identity of alternative H-SMFs, if it has received in step 2.</w:t>
      </w:r>
    </w:p>
    <w:p w14:paraId="3109DE86" w14:textId="77777777" w:rsidR="0044541E" w:rsidRPr="00140E21" w:rsidRDefault="0044541E" w:rsidP="0044541E">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16C6591" w14:textId="15FF0F8C" w:rsidR="00C27CAB" w:rsidRDefault="00C761DC" w:rsidP="00C27CAB">
      <w:pPr>
        <w:pStyle w:val="CommentText"/>
        <w:rPr>
          <w:rFonts w:eastAsiaTheme="minorHAnsi"/>
          <w:lang w:eastAsia="en-US" w:bidi="ar-SA"/>
        </w:rPr>
      </w:pPr>
      <w:r>
        <w:rPr>
          <w:lang w:val="en-US"/>
        </w:rPr>
        <w:t>“</w:t>
      </w:r>
      <w:r w:rsidR="00C27CAB">
        <w:t xml:space="preserve"> </w:t>
      </w:r>
    </w:p>
    <w:p w14:paraId="2EBE34EA" w14:textId="649837EC" w:rsidR="007B7B23" w:rsidRDefault="007B7B23" w:rsidP="007B7B23">
      <w:pPr>
        <w:rPr>
          <w:rFonts w:ascii="MS PGothic" w:eastAsia="MS PGothic" w:hAnsi="MS PGothic"/>
          <w:sz w:val="24"/>
          <w:lang w:val="en-US" w:eastAsia="zh-TW" w:bidi="ar-SA"/>
        </w:rPr>
      </w:pPr>
      <w:r>
        <w:rPr>
          <w:rFonts w:hint="eastAsia"/>
          <w:lang w:val="en-CA"/>
        </w:rPr>
        <w:t>GSMA expects that regardless of mapping of an HPLMN slice by the VPLMN to a VPLMN slice within the VPLMN (serving network) the HPLMN needs to have the HPLMN S-NSSAI (i.e. the HPLMN SST + SD (if used) returned in charging records from the VPLMN</w:t>
      </w:r>
      <w:r w:rsidR="00E02D41">
        <w:rPr>
          <w:lang w:val="en-CA"/>
        </w:rPr>
        <w:t>.</w:t>
      </w:r>
    </w:p>
    <w:p w14:paraId="1B4672E1" w14:textId="3F0125F2" w:rsidR="00D036AE" w:rsidRDefault="00C27CAB" w:rsidP="00D036AE">
      <w:pPr>
        <w:rPr>
          <w:rFonts w:cs="Arial"/>
        </w:rPr>
      </w:pPr>
      <w:r>
        <w:t xml:space="preserve">For this reason, </w:t>
      </w:r>
      <w:bookmarkStart w:id="0" w:name="_Hlk130225030"/>
      <w:r>
        <w:t xml:space="preserve">the VPLMN CHF </w:t>
      </w:r>
      <w:r w:rsidR="00E8274D">
        <w:t xml:space="preserve">must </w:t>
      </w:r>
      <w:r>
        <w:t xml:space="preserve">receive </w:t>
      </w:r>
      <w:r w:rsidR="000F63B7">
        <w:t>t</w:t>
      </w:r>
      <w:r w:rsidR="00BA64C6">
        <w:t xml:space="preserve">he HPLMN S-NSSAI </w:t>
      </w:r>
      <w:r w:rsidR="00E92406">
        <w:t xml:space="preserve">that maps to the VPLMN S-NSSAI </w:t>
      </w:r>
      <w:r w:rsidR="00BA64C6">
        <w:t>so that this can be available in charging records</w:t>
      </w:r>
      <w:r w:rsidR="00D036AE" w:rsidRPr="00D036AE">
        <w:rPr>
          <w:rFonts w:eastAsia="Yu Gothic" w:cs="Arial"/>
          <w:lang w:val="en-US" w:eastAsia="ja-JP"/>
        </w:rPr>
        <w:t>.</w:t>
      </w:r>
      <w:r w:rsidR="00D036AE" w:rsidRPr="00D036AE">
        <w:rPr>
          <w:rFonts w:cs="Arial"/>
        </w:rPr>
        <w:t xml:space="preserve"> </w:t>
      </w:r>
    </w:p>
    <w:p w14:paraId="6A470B1B" w14:textId="24256B56" w:rsidR="00496853" w:rsidRDefault="00496853" w:rsidP="001E667C">
      <w:pPr>
        <w:pStyle w:val="Heading1"/>
      </w:pPr>
      <w:bookmarkStart w:id="1" w:name="_Hlk68772839"/>
      <w:bookmarkStart w:id="2" w:name="_Hlk68772826"/>
      <w:bookmarkEnd w:id="0"/>
      <w:r>
        <w:rPr>
          <w:rFonts w:hint="eastAsia"/>
        </w:rPr>
        <w:t>A</w:t>
      </w:r>
      <w:r>
        <w:t xml:space="preserve">ctions to 3GPP </w:t>
      </w:r>
      <w:r w:rsidR="00BD0E6C">
        <w:t>SA5</w:t>
      </w:r>
      <w:r w:rsidR="002F6536">
        <w:t xml:space="preserve"> </w:t>
      </w:r>
    </w:p>
    <w:p w14:paraId="4282076A" w14:textId="7B3DBC89" w:rsidR="00CB3079" w:rsidRDefault="00496853" w:rsidP="00AE5211">
      <w:r>
        <w:t xml:space="preserve">GSMA NG </w:t>
      </w:r>
      <w:r w:rsidR="00BD0E6C">
        <w:t>ENSWI</w:t>
      </w:r>
      <w:r>
        <w:t xml:space="preserve"> </w:t>
      </w:r>
      <w:r w:rsidR="00A835FD">
        <w:t xml:space="preserve">respectfully </w:t>
      </w:r>
      <w:r>
        <w:t xml:space="preserve">requests 3GPP </w:t>
      </w:r>
      <w:r w:rsidR="0022265D">
        <w:t>SA5</w:t>
      </w:r>
      <w:r w:rsidR="003C2B6C">
        <w:t xml:space="preserve"> </w:t>
      </w:r>
      <w:r>
        <w:t xml:space="preserve">to </w:t>
      </w:r>
      <w:r w:rsidR="0022265D">
        <w:t xml:space="preserve">take </w:t>
      </w:r>
      <w:r>
        <w:t>the above</w:t>
      </w:r>
      <w:r w:rsidR="00B044AA">
        <w:t xml:space="preserve"> </w:t>
      </w:r>
      <w:r w:rsidR="007245CA">
        <w:t xml:space="preserve">information </w:t>
      </w:r>
      <w:r w:rsidR="00B044AA">
        <w:t xml:space="preserve">into </w:t>
      </w:r>
      <w:r w:rsidR="00D036AE">
        <w:t>account</w:t>
      </w:r>
      <w:bookmarkEnd w:id="1"/>
      <w:bookmarkEnd w:id="2"/>
      <w:r w:rsidR="002F6536">
        <w:t xml:space="preserve"> and to confirm that for inbound roamers</w:t>
      </w:r>
      <w:r w:rsidR="003C2B6C">
        <w:t>,</w:t>
      </w:r>
      <w:r w:rsidR="00C27CAB">
        <w:t xml:space="preserve"> the</w:t>
      </w:r>
      <w:r w:rsidR="00C27CAB" w:rsidRPr="00C27CAB">
        <w:t xml:space="preserve"> </w:t>
      </w:r>
      <w:r w:rsidR="00C27CAB">
        <w:t>VPLMN CHF receives the mapping information of the VPLMN S-NSSAI to the HPLMN S-NSSAI so that the HPLMN S-NSSAI is available in charging records</w:t>
      </w:r>
      <w:r w:rsidR="00C27CAB" w:rsidRPr="00D036AE">
        <w:rPr>
          <w:rFonts w:eastAsia="Yu Gothic" w:cs="Arial"/>
          <w:lang w:val="en-US" w:eastAsia="ja-JP"/>
        </w:rPr>
        <w:t>.</w:t>
      </w:r>
      <w:r w:rsidR="00C27CAB" w:rsidRPr="00D036AE">
        <w:rPr>
          <w:rFonts w:cs="Arial"/>
        </w:rPr>
        <w:t xml:space="preserve"> </w:t>
      </w:r>
      <w:r w:rsidR="002F6536">
        <w:t xml:space="preserve">If it </w:t>
      </w:r>
      <w:r w:rsidR="003C2B6C">
        <w:t xml:space="preserve">is </w:t>
      </w:r>
      <w:r w:rsidR="002F6536">
        <w:t>not yet possible</w:t>
      </w:r>
      <w:r w:rsidR="000C73B6">
        <w:t xml:space="preserve"> according to SA5 specifications tha</w:t>
      </w:r>
      <w:r w:rsidR="001D26DC">
        <w:t>t</w:t>
      </w:r>
      <w:r w:rsidR="000C73B6">
        <w:t xml:space="preserve"> the HPLMN S-NSSAI is available in charging records for inbound roamers</w:t>
      </w:r>
      <w:r w:rsidR="002F6536">
        <w:t>, it is kindly requested that the specification</w:t>
      </w:r>
      <w:r w:rsidR="004060B7">
        <w:t>s</w:t>
      </w:r>
      <w:r w:rsidR="002F6536">
        <w:t xml:space="preserve"> are corrected or </w:t>
      </w:r>
      <w:r w:rsidR="003C2B6C">
        <w:t>enhanced</w:t>
      </w:r>
      <w:r w:rsidR="002F6536">
        <w:t xml:space="preserve"> to ensure this is possible</w:t>
      </w:r>
      <w:r w:rsidR="003C2B6C">
        <w:t>.</w:t>
      </w:r>
      <w:r w:rsidR="002F6536">
        <w:t xml:space="preserve"> </w:t>
      </w:r>
      <w:r w:rsidR="003B2BDA">
        <w:t xml:space="preserve"> </w:t>
      </w:r>
      <w:r w:rsidR="003B2BDA" w:rsidRPr="00ED77FE">
        <w:t>Please also</w:t>
      </w:r>
      <w:r w:rsidR="00F654F2" w:rsidRPr="00ED77FE">
        <w:t xml:space="preserve"> </w:t>
      </w:r>
      <w:r w:rsidR="009A7E89" w:rsidRPr="00ED77FE">
        <w:t>consider</w:t>
      </w:r>
      <w:r w:rsidR="00F654F2" w:rsidRPr="00ED77FE">
        <w:t xml:space="preserve"> this request </w:t>
      </w:r>
      <w:r w:rsidR="00D65BAC" w:rsidRPr="00ED77FE">
        <w:t>must</w:t>
      </w:r>
      <w:r w:rsidR="004060B7" w:rsidRPr="00ED77FE">
        <w:t xml:space="preserve"> be</w:t>
      </w:r>
      <w:r w:rsidR="00F654F2" w:rsidRPr="00ED77FE">
        <w:t xml:space="preserve"> supported in the LBO case</w:t>
      </w:r>
      <w:r w:rsidR="00F654F2">
        <w:t xml:space="preserve">. </w:t>
      </w:r>
      <w:r w:rsidR="003C2B6C">
        <w:t>GSMA NG ENSWI kindly asks to</w:t>
      </w:r>
      <w:r w:rsidR="002F6536">
        <w:t xml:space="preserve"> provide confirmation of the update when this is completed.</w:t>
      </w:r>
    </w:p>
    <w:p w14:paraId="116349F9" w14:textId="77777777" w:rsidR="00225D84" w:rsidRDefault="00225D84" w:rsidP="00A3379B">
      <w:pPr>
        <w:rPr>
          <w:rFonts w:eastAsiaTheme="minorEastAsia"/>
          <w:b/>
          <w:bCs/>
          <w:lang w:val="en-US" w:eastAsia="ja-JP"/>
        </w:rPr>
      </w:pPr>
    </w:p>
    <w:p w14:paraId="29198E7B" w14:textId="43EA9DA2" w:rsidR="00AE5211" w:rsidRDefault="00DC3AC2" w:rsidP="00A3379B">
      <w:pPr>
        <w:rPr>
          <w:rFonts w:eastAsiaTheme="minorEastAsia"/>
          <w:lang w:val="en-US" w:eastAsia="ja-JP"/>
        </w:rPr>
      </w:pPr>
      <w:r w:rsidRPr="00C31EE9">
        <w:rPr>
          <w:rFonts w:eastAsiaTheme="minorEastAsia"/>
          <w:b/>
          <w:bCs/>
          <w:lang w:val="en-US" w:eastAsia="ja-JP"/>
        </w:rPr>
        <w:t xml:space="preserve">NEXT </w:t>
      </w:r>
      <w:r w:rsidR="002F6536">
        <w:rPr>
          <w:rFonts w:eastAsiaTheme="minorEastAsia"/>
          <w:b/>
          <w:bCs/>
          <w:lang w:val="en-US" w:eastAsia="ja-JP"/>
        </w:rPr>
        <w:t xml:space="preserve">NG </w:t>
      </w:r>
      <w:r w:rsidRPr="00C31EE9">
        <w:rPr>
          <w:rFonts w:eastAsiaTheme="minorEastAsia"/>
          <w:b/>
          <w:bCs/>
          <w:lang w:val="en-US" w:eastAsia="ja-JP"/>
        </w:rPr>
        <w:t>MEETINGS</w:t>
      </w:r>
      <w:r w:rsidR="00460F2D" w:rsidRPr="00C31EE9">
        <w:rPr>
          <w:rFonts w:eastAsiaTheme="minorEastAsia"/>
          <w:b/>
          <w:bCs/>
          <w:lang w:val="en-US" w:eastAsia="ja-JP"/>
        </w:rPr>
        <w:t>:</w:t>
      </w:r>
      <w:r w:rsidR="00460F2D">
        <w:rPr>
          <w:rFonts w:eastAsiaTheme="minorEastAsia"/>
          <w:lang w:val="en-US" w:eastAsia="ja-JP"/>
        </w:rPr>
        <w:t xml:space="preserve"> </w:t>
      </w:r>
    </w:p>
    <w:p w14:paraId="698C81A5" w14:textId="77777777" w:rsidR="002F6536" w:rsidRPr="002F6536" w:rsidRDefault="002F6536" w:rsidP="002F6536">
      <w:pPr>
        <w:rPr>
          <w:rFonts w:eastAsiaTheme="minorEastAsia"/>
          <w:lang w:val="en-US" w:eastAsia="ja-JP"/>
        </w:rPr>
      </w:pPr>
      <w:r w:rsidRPr="002F6536">
        <w:rPr>
          <w:rFonts w:eastAsiaTheme="minorEastAsia"/>
          <w:lang w:val="en-US" w:eastAsia="ja-JP"/>
        </w:rPr>
        <w:t>NRG #18</w:t>
      </w:r>
    </w:p>
    <w:p w14:paraId="4E567E31" w14:textId="77777777" w:rsidR="002F6536" w:rsidRPr="002F6536" w:rsidRDefault="002F6536" w:rsidP="002F6536">
      <w:pPr>
        <w:rPr>
          <w:rFonts w:eastAsiaTheme="minorEastAsia"/>
          <w:lang w:val="en-US" w:eastAsia="ja-JP"/>
        </w:rPr>
      </w:pPr>
      <w:r w:rsidRPr="002F6536">
        <w:rPr>
          <w:rFonts w:eastAsiaTheme="minorEastAsia"/>
          <w:lang w:val="en-US" w:eastAsia="ja-JP"/>
        </w:rPr>
        <w:t>Start: 19-Jun 09:00 End: 19-Jun 17:00</w:t>
      </w:r>
    </w:p>
    <w:p w14:paraId="092DC3CE" w14:textId="16BC7F27" w:rsidR="002F6536" w:rsidRPr="002F6536" w:rsidRDefault="002F6536" w:rsidP="002F6536">
      <w:pPr>
        <w:rPr>
          <w:rFonts w:eastAsiaTheme="minorEastAsia"/>
          <w:lang w:val="en-US" w:eastAsia="ja-JP"/>
        </w:rPr>
      </w:pPr>
      <w:r w:rsidRPr="002F6536">
        <w:rPr>
          <w:rFonts w:eastAsiaTheme="minorEastAsia"/>
          <w:lang w:val="en-US" w:eastAsia="ja-JP"/>
        </w:rPr>
        <w:t>NRG #19</w:t>
      </w:r>
    </w:p>
    <w:p w14:paraId="3BBD7108" w14:textId="77777777" w:rsidR="002F6536" w:rsidRPr="002F6536" w:rsidRDefault="002F6536" w:rsidP="002F6536">
      <w:pPr>
        <w:rPr>
          <w:rFonts w:eastAsiaTheme="minorEastAsia"/>
          <w:lang w:val="en-US" w:eastAsia="ja-JP"/>
        </w:rPr>
      </w:pPr>
      <w:r w:rsidRPr="002F6536">
        <w:rPr>
          <w:rFonts w:eastAsiaTheme="minorEastAsia"/>
          <w:lang w:val="en-US" w:eastAsia="ja-JP"/>
        </w:rPr>
        <w:t>Start: 24-Oct 09:00 End: 24-Oct 17:00</w:t>
      </w:r>
    </w:p>
    <w:sectPr w:rsidR="002F6536" w:rsidRPr="002F6536" w:rsidSect="007D4437">
      <w:headerReference w:type="even" r:id="rId12"/>
      <w:headerReference w:type="default" r:id="rId13"/>
      <w:footerReference w:type="default" r:id="rId14"/>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B13B4" w14:textId="77777777" w:rsidR="00485813" w:rsidRDefault="00485813">
      <w:r>
        <w:separator/>
      </w:r>
    </w:p>
    <w:p w14:paraId="501FB210" w14:textId="77777777" w:rsidR="00485813" w:rsidRDefault="00485813"/>
    <w:p w14:paraId="6AFEE933" w14:textId="77777777" w:rsidR="00485813" w:rsidRDefault="00485813"/>
    <w:p w14:paraId="50453E1D" w14:textId="77777777" w:rsidR="00485813" w:rsidRDefault="00485813"/>
    <w:p w14:paraId="0B6CD0A8" w14:textId="77777777" w:rsidR="00485813" w:rsidRDefault="00485813"/>
    <w:p w14:paraId="688D62A5" w14:textId="77777777" w:rsidR="00485813" w:rsidRDefault="00485813"/>
    <w:p w14:paraId="130E34D4" w14:textId="77777777" w:rsidR="00485813" w:rsidRDefault="00485813"/>
    <w:p w14:paraId="230D572C" w14:textId="77777777" w:rsidR="00485813" w:rsidRDefault="00485813"/>
    <w:p w14:paraId="51D608A0" w14:textId="77777777" w:rsidR="00485813" w:rsidRDefault="00485813"/>
  </w:endnote>
  <w:endnote w:type="continuationSeparator" w:id="0">
    <w:p w14:paraId="2F623BAA" w14:textId="77777777" w:rsidR="00485813" w:rsidRDefault="00485813">
      <w:r>
        <w:continuationSeparator/>
      </w:r>
    </w:p>
    <w:p w14:paraId="6697C85D" w14:textId="77777777" w:rsidR="00485813" w:rsidRDefault="00485813"/>
    <w:p w14:paraId="67EE8F4B" w14:textId="77777777" w:rsidR="00485813" w:rsidRDefault="00485813"/>
    <w:p w14:paraId="45FC2595" w14:textId="77777777" w:rsidR="00485813" w:rsidRDefault="00485813"/>
    <w:p w14:paraId="753AB033" w14:textId="77777777" w:rsidR="00485813" w:rsidRDefault="00485813"/>
    <w:p w14:paraId="67868405" w14:textId="77777777" w:rsidR="00485813" w:rsidRDefault="00485813"/>
    <w:p w14:paraId="2E839872" w14:textId="77777777" w:rsidR="00485813" w:rsidRDefault="00485813"/>
    <w:p w14:paraId="097C2515" w14:textId="77777777" w:rsidR="00485813" w:rsidRDefault="00485813"/>
    <w:p w14:paraId="7AA75E08" w14:textId="77777777" w:rsidR="00485813" w:rsidRDefault="00485813"/>
  </w:endnote>
  <w:endnote w:type="continuationNotice" w:id="1">
    <w:p w14:paraId="0B32B1FE" w14:textId="77777777" w:rsidR="00485813" w:rsidRDefault="0048581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76C4D"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72299D0" w14:textId="77777777" w:rsidR="00C66843" w:rsidRDefault="00C66843" w:rsidP="00DB7D27">
    <w:pPr>
      <w:ind w:left="-851"/>
      <w:rPr>
        <w:i/>
        <w:sz w:val="20"/>
      </w:rPr>
    </w:pPr>
  </w:p>
  <w:p w14:paraId="0573CA96"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FE98F" w14:textId="77777777" w:rsidR="00485813" w:rsidRDefault="00485813">
      <w:r>
        <w:separator/>
      </w:r>
    </w:p>
    <w:p w14:paraId="26CFCD52" w14:textId="77777777" w:rsidR="00485813" w:rsidRDefault="00485813"/>
    <w:p w14:paraId="0D048960" w14:textId="77777777" w:rsidR="00485813" w:rsidRDefault="00485813"/>
    <w:p w14:paraId="0216DF67" w14:textId="77777777" w:rsidR="00485813" w:rsidRDefault="00485813"/>
    <w:p w14:paraId="42851662" w14:textId="77777777" w:rsidR="00485813" w:rsidRDefault="00485813"/>
    <w:p w14:paraId="06B88EA4" w14:textId="77777777" w:rsidR="00485813" w:rsidRDefault="00485813"/>
    <w:p w14:paraId="7144D64F" w14:textId="77777777" w:rsidR="00485813" w:rsidRDefault="00485813"/>
    <w:p w14:paraId="78DE7F65" w14:textId="77777777" w:rsidR="00485813" w:rsidRDefault="00485813"/>
    <w:p w14:paraId="0ACA38B6" w14:textId="77777777" w:rsidR="00485813" w:rsidRDefault="00485813"/>
  </w:footnote>
  <w:footnote w:type="continuationSeparator" w:id="0">
    <w:p w14:paraId="72B491C9" w14:textId="77777777" w:rsidR="00485813" w:rsidRDefault="00485813">
      <w:r>
        <w:continuationSeparator/>
      </w:r>
    </w:p>
    <w:p w14:paraId="1449C748" w14:textId="77777777" w:rsidR="00485813" w:rsidRDefault="00485813"/>
    <w:p w14:paraId="6D6EC0FD" w14:textId="77777777" w:rsidR="00485813" w:rsidRDefault="00485813"/>
    <w:p w14:paraId="4CEE8DB7" w14:textId="77777777" w:rsidR="00485813" w:rsidRDefault="00485813"/>
    <w:p w14:paraId="76BF7D38" w14:textId="77777777" w:rsidR="00485813" w:rsidRDefault="00485813"/>
    <w:p w14:paraId="2B33C215" w14:textId="77777777" w:rsidR="00485813" w:rsidRDefault="00485813"/>
    <w:p w14:paraId="7BA97977" w14:textId="77777777" w:rsidR="00485813" w:rsidRDefault="00485813"/>
    <w:p w14:paraId="2FA5C244" w14:textId="77777777" w:rsidR="00485813" w:rsidRDefault="00485813"/>
    <w:p w14:paraId="051A843F" w14:textId="77777777" w:rsidR="00485813" w:rsidRDefault="00485813"/>
  </w:footnote>
  <w:footnote w:type="continuationNotice" w:id="1">
    <w:p w14:paraId="4D1C9573" w14:textId="77777777" w:rsidR="00485813" w:rsidRDefault="0048581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669C7" w14:textId="77777777" w:rsidR="00C66843" w:rsidRDefault="00C66843">
    <w:pPr>
      <w:pStyle w:val="Header"/>
    </w:pPr>
  </w:p>
  <w:p w14:paraId="4584D3AE"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AEADA" w14:textId="77777777" w:rsidR="00C66843" w:rsidRPr="00F04B04" w:rsidRDefault="00C66843" w:rsidP="0060180A">
    <w:pPr>
      <w:pStyle w:val="Header"/>
    </w:pPr>
  </w:p>
  <w:p w14:paraId="5C508828"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9B752DA"/>
    <w:multiLevelType w:val="hybridMultilevel"/>
    <w:tmpl w:val="5A804846"/>
    <w:lvl w:ilvl="0" w:tplc="08090001">
      <w:start w:val="1"/>
      <w:numFmt w:val="bullet"/>
      <w:lvlText w:val=""/>
      <w:lvlJc w:val="left"/>
      <w:pPr>
        <w:ind w:left="720" w:hanging="360"/>
      </w:pPr>
      <w:rPr>
        <w:rFonts w:ascii="Symbol" w:hAnsi="Symbol" w:hint="default"/>
      </w:rPr>
    </w:lvl>
    <w:lvl w:ilvl="1" w:tplc="08090015">
      <w:start w:val="1"/>
      <w:numFmt w:val="upp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7A4731A"/>
    <w:multiLevelType w:val="hybridMultilevel"/>
    <w:tmpl w:val="68C4C6CC"/>
    <w:lvl w:ilvl="0" w:tplc="A1FA683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83123E7"/>
    <w:multiLevelType w:val="multilevel"/>
    <w:tmpl w:val="7B2CD562"/>
    <w:numStyleLink w:val="ListNumbers"/>
  </w:abstractNum>
  <w:abstractNum w:abstractNumId="12"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CA95A9A"/>
    <w:multiLevelType w:val="hybridMultilevel"/>
    <w:tmpl w:val="0F1E605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1"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B91A94"/>
    <w:multiLevelType w:val="hybridMultilevel"/>
    <w:tmpl w:val="C2D27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71547326">
    <w:abstractNumId w:val="30"/>
  </w:num>
  <w:num w:numId="2" w16cid:durableId="1862013032">
    <w:abstractNumId w:val="14"/>
  </w:num>
  <w:num w:numId="3" w16cid:durableId="424234417">
    <w:abstractNumId w:val="13"/>
  </w:num>
  <w:num w:numId="4" w16cid:durableId="865096613">
    <w:abstractNumId w:val="5"/>
  </w:num>
  <w:num w:numId="5" w16cid:durableId="1255432059">
    <w:abstractNumId w:val="1"/>
  </w:num>
  <w:num w:numId="6" w16cid:durableId="351498171">
    <w:abstractNumId w:val="2"/>
  </w:num>
  <w:num w:numId="7" w16cid:durableId="644043887">
    <w:abstractNumId w:val="25"/>
  </w:num>
  <w:num w:numId="8" w16cid:durableId="600335598">
    <w:abstractNumId w:val="27"/>
  </w:num>
  <w:num w:numId="9" w16cid:durableId="676809123">
    <w:abstractNumId w:val="15"/>
  </w:num>
  <w:num w:numId="10" w16cid:durableId="1682202483">
    <w:abstractNumId w:val="3"/>
  </w:num>
  <w:num w:numId="11" w16cid:durableId="300841130">
    <w:abstractNumId w:val="0"/>
  </w:num>
  <w:num w:numId="12" w16cid:durableId="1311399931">
    <w:abstractNumId w:val="29"/>
  </w:num>
  <w:num w:numId="13" w16cid:durableId="270628590">
    <w:abstractNumId w:val="8"/>
  </w:num>
  <w:num w:numId="14" w16cid:durableId="1806585989">
    <w:abstractNumId w:val="23"/>
  </w:num>
  <w:num w:numId="15" w16cid:durableId="1142890618">
    <w:abstractNumId w:val="9"/>
  </w:num>
  <w:num w:numId="16" w16cid:durableId="2044861345">
    <w:abstractNumId w:val="20"/>
  </w:num>
  <w:num w:numId="17" w16cid:durableId="1445227558">
    <w:abstractNumId w:val="24"/>
  </w:num>
  <w:num w:numId="18" w16cid:durableId="1004747337">
    <w:abstractNumId w:val="18"/>
  </w:num>
  <w:num w:numId="19" w16cid:durableId="1490293380">
    <w:abstractNumId w:val="11"/>
  </w:num>
  <w:num w:numId="20" w16cid:durableId="887565569">
    <w:abstractNumId w:val="32"/>
  </w:num>
  <w:num w:numId="21" w16cid:durableId="2133355614">
    <w:abstractNumId w:val="21"/>
  </w:num>
  <w:num w:numId="22" w16cid:durableId="1056515982">
    <w:abstractNumId w:val="16"/>
  </w:num>
  <w:num w:numId="23" w16cid:durableId="1023824096">
    <w:abstractNumId w:val="12"/>
  </w:num>
  <w:num w:numId="24" w16cid:durableId="1756633209">
    <w:abstractNumId w:val="34"/>
  </w:num>
  <w:num w:numId="25" w16cid:durableId="1679769406">
    <w:abstractNumId w:val="6"/>
  </w:num>
  <w:num w:numId="26" w16cid:durableId="819731229">
    <w:abstractNumId w:val="31"/>
  </w:num>
  <w:num w:numId="27" w16cid:durableId="1943418935">
    <w:abstractNumId w:val="37"/>
  </w:num>
  <w:num w:numId="28" w16cid:durableId="247621822">
    <w:abstractNumId w:val="29"/>
  </w:num>
  <w:num w:numId="29" w16cid:durableId="831993417">
    <w:abstractNumId w:val="7"/>
  </w:num>
  <w:num w:numId="30" w16cid:durableId="4255377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0103461">
    <w:abstractNumId w:val="28"/>
  </w:num>
  <w:num w:numId="32" w16cid:durableId="1954898564">
    <w:abstractNumId w:val="17"/>
  </w:num>
  <w:num w:numId="33" w16cid:durableId="512304387">
    <w:abstractNumId w:val="15"/>
  </w:num>
  <w:num w:numId="34" w16cid:durableId="1076367752">
    <w:abstractNumId w:val="35"/>
  </w:num>
  <w:num w:numId="35" w16cid:durableId="1593003721">
    <w:abstractNumId w:val="33"/>
  </w:num>
  <w:num w:numId="36" w16cid:durableId="406803648">
    <w:abstractNumId w:val="19"/>
  </w:num>
  <w:num w:numId="37" w16cid:durableId="842932392">
    <w:abstractNumId w:val="4"/>
  </w:num>
  <w:num w:numId="38" w16cid:durableId="6239693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CA"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0927"/>
    <w:rsid w:val="000032B9"/>
    <w:rsid w:val="00005E0A"/>
    <w:rsid w:val="00007F39"/>
    <w:rsid w:val="00010F4A"/>
    <w:rsid w:val="00012B4B"/>
    <w:rsid w:val="00013042"/>
    <w:rsid w:val="000130F8"/>
    <w:rsid w:val="00015377"/>
    <w:rsid w:val="00015F33"/>
    <w:rsid w:val="00020B5B"/>
    <w:rsid w:val="00021362"/>
    <w:rsid w:val="00022694"/>
    <w:rsid w:val="000227EF"/>
    <w:rsid w:val="00023A0C"/>
    <w:rsid w:val="00023FB3"/>
    <w:rsid w:val="0002515C"/>
    <w:rsid w:val="00026012"/>
    <w:rsid w:val="00026610"/>
    <w:rsid w:val="00027D0A"/>
    <w:rsid w:val="00027F5F"/>
    <w:rsid w:val="00030690"/>
    <w:rsid w:val="0003403F"/>
    <w:rsid w:val="000341D2"/>
    <w:rsid w:val="00036FC0"/>
    <w:rsid w:val="00041493"/>
    <w:rsid w:val="00042144"/>
    <w:rsid w:val="00045075"/>
    <w:rsid w:val="00045749"/>
    <w:rsid w:val="000460CB"/>
    <w:rsid w:val="00050C8F"/>
    <w:rsid w:val="00051438"/>
    <w:rsid w:val="000514BE"/>
    <w:rsid w:val="00052087"/>
    <w:rsid w:val="00052317"/>
    <w:rsid w:val="00052EBE"/>
    <w:rsid w:val="000539F3"/>
    <w:rsid w:val="00053AAE"/>
    <w:rsid w:val="00055694"/>
    <w:rsid w:val="0005647E"/>
    <w:rsid w:val="00057633"/>
    <w:rsid w:val="00063E5A"/>
    <w:rsid w:val="000659FB"/>
    <w:rsid w:val="000661B9"/>
    <w:rsid w:val="0006682A"/>
    <w:rsid w:val="000678CE"/>
    <w:rsid w:val="00072292"/>
    <w:rsid w:val="000726EC"/>
    <w:rsid w:val="00072B4A"/>
    <w:rsid w:val="00076993"/>
    <w:rsid w:val="0008052A"/>
    <w:rsid w:val="00081BE1"/>
    <w:rsid w:val="00083719"/>
    <w:rsid w:val="00084AC6"/>
    <w:rsid w:val="0008722D"/>
    <w:rsid w:val="00090084"/>
    <w:rsid w:val="000906B1"/>
    <w:rsid w:val="0009117C"/>
    <w:rsid w:val="00092416"/>
    <w:rsid w:val="000929B5"/>
    <w:rsid w:val="00093416"/>
    <w:rsid w:val="00094115"/>
    <w:rsid w:val="00095250"/>
    <w:rsid w:val="00096622"/>
    <w:rsid w:val="00097FBD"/>
    <w:rsid w:val="000A1E09"/>
    <w:rsid w:val="000A2AB0"/>
    <w:rsid w:val="000A334C"/>
    <w:rsid w:val="000A3B37"/>
    <w:rsid w:val="000A3B4D"/>
    <w:rsid w:val="000A3CD4"/>
    <w:rsid w:val="000A4274"/>
    <w:rsid w:val="000A66EC"/>
    <w:rsid w:val="000A6D66"/>
    <w:rsid w:val="000A74A1"/>
    <w:rsid w:val="000A7F01"/>
    <w:rsid w:val="000A7FB4"/>
    <w:rsid w:val="000B14A9"/>
    <w:rsid w:val="000B45CB"/>
    <w:rsid w:val="000B4993"/>
    <w:rsid w:val="000B76A2"/>
    <w:rsid w:val="000C0605"/>
    <w:rsid w:val="000C07CC"/>
    <w:rsid w:val="000C0D1D"/>
    <w:rsid w:val="000C0F9E"/>
    <w:rsid w:val="000C408B"/>
    <w:rsid w:val="000C5872"/>
    <w:rsid w:val="000C62CC"/>
    <w:rsid w:val="000C73B6"/>
    <w:rsid w:val="000D2394"/>
    <w:rsid w:val="000D2BB6"/>
    <w:rsid w:val="000D3142"/>
    <w:rsid w:val="000D3218"/>
    <w:rsid w:val="000D4092"/>
    <w:rsid w:val="000D489A"/>
    <w:rsid w:val="000D718A"/>
    <w:rsid w:val="000E0BC2"/>
    <w:rsid w:val="000E2131"/>
    <w:rsid w:val="000E346F"/>
    <w:rsid w:val="000E43F3"/>
    <w:rsid w:val="000E4F93"/>
    <w:rsid w:val="000E753F"/>
    <w:rsid w:val="000E7E68"/>
    <w:rsid w:val="000E7F26"/>
    <w:rsid w:val="000F0E8B"/>
    <w:rsid w:val="000F0EF2"/>
    <w:rsid w:val="000F13B9"/>
    <w:rsid w:val="000F349F"/>
    <w:rsid w:val="000F35D5"/>
    <w:rsid w:val="000F485F"/>
    <w:rsid w:val="000F4B30"/>
    <w:rsid w:val="000F4EA5"/>
    <w:rsid w:val="000F5151"/>
    <w:rsid w:val="000F63B7"/>
    <w:rsid w:val="000F6BF7"/>
    <w:rsid w:val="000F6DF2"/>
    <w:rsid w:val="000F7EC2"/>
    <w:rsid w:val="00100606"/>
    <w:rsid w:val="00100687"/>
    <w:rsid w:val="00102A40"/>
    <w:rsid w:val="00103481"/>
    <w:rsid w:val="00103A86"/>
    <w:rsid w:val="0010527B"/>
    <w:rsid w:val="00105AB6"/>
    <w:rsid w:val="00106017"/>
    <w:rsid w:val="00106DF0"/>
    <w:rsid w:val="00107413"/>
    <w:rsid w:val="00107609"/>
    <w:rsid w:val="00107662"/>
    <w:rsid w:val="001101FF"/>
    <w:rsid w:val="00110A51"/>
    <w:rsid w:val="00110E16"/>
    <w:rsid w:val="00114B55"/>
    <w:rsid w:val="00114F97"/>
    <w:rsid w:val="001154A6"/>
    <w:rsid w:val="00115E88"/>
    <w:rsid w:val="0011694F"/>
    <w:rsid w:val="001202FC"/>
    <w:rsid w:val="00120435"/>
    <w:rsid w:val="00120E07"/>
    <w:rsid w:val="00123B5C"/>
    <w:rsid w:val="001240CA"/>
    <w:rsid w:val="00124CAE"/>
    <w:rsid w:val="00126A95"/>
    <w:rsid w:val="001274A6"/>
    <w:rsid w:val="00133251"/>
    <w:rsid w:val="00133B10"/>
    <w:rsid w:val="00133E60"/>
    <w:rsid w:val="00135677"/>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70BD2"/>
    <w:rsid w:val="00170D84"/>
    <w:rsid w:val="00172D94"/>
    <w:rsid w:val="00172F4A"/>
    <w:rsid w:val="00175268"/>
    <w:rsid w:val="00175390"/>
    <w:rsid w:val="00175CEE"/>
    <w:rsid w:val="00176724"/>
    <w:rsid w:val="00176E53"/>
    <w:rsid w:val="0017759E"/>
    <w:rsid w:val="00180EEC"/>
    <w:rsid w:val="00181888"/>
    <w:rsid w:val="00182423"/>
    <w:rsid w:val="0018265D"/>
    <w:rsid w:val="001847E6"/>
    <w:rsid w:val="00184A96"/>
    <w:rsid w:val="001866D3"/>
    <w:rsid w:val="001911E2"/>
    <w:rsid w:val="00193F0A"/>
    <w:rsid w:val="001942C3"/>
    <w:rsid w:val="0019457D"/>
    <w:rsid w:val="001964EB"/>
    <w:rsid w:val="00197205"/>
    <w:rsid w:val="00197486"/>
    <w:rsid w:val="001977E8"/>
    <w:rsid w:val="001A1A81"/>
    <w:rsid w:val="001A1AA1"/>
    <w:rsid w:val="001A1D70"/>
    <w:rsid w:val="001A211C"/>
    <w:rsid w:val="001A2B9C"/>
    <w:rsid w:val="001A4A83"/>
    <w:rsid w:val="001A5288"/>
    <w:rsid w:val="001A73DB"/>
    <w:rsid w:val="001B1007"/>
    <w:rsid w:val="001B18AC"/>
    <w:rsid w:val="001B6DE2"/>
    <w:rsid w:val="001C10DE"/>
    <w:rsid w:val="001C1435"/>
    <w:rsid w:val="001C1B47"/>
    <w:rsid w:val="001C1B5E"/>
    <w:rsid w:val="001C30FE"/>
    <w:rsid w:val="001C54DD"/>
    <w:rsid w:val="001C5EDF"/>
    <w:rsid w:val="001C73E9"/>
    <w:rsid w:val="001C7CA1"/>
    <w:rsid w:val="001D14E9"/>
    <w:rsid w:val="001D26DC"/>
    <w:rsid w:val="001D2BCD"/>
    <w:rsid w:val="001D2EF4"/>
    <w:rsid w:val="001D37E7"/>
    <w:rsid w:val="001D59D4"/>
    <w:rsid w:val="001D5AC0"/>
    <w:rsid w:val="001D6DDF"/>
    <w:rsid w:val="001D6F96"/>
    <w:rsid w:val="001D7F3C"/>
    <w:rsid w:val="001E0776"/>
    <w:rsid w:val="001E0A44"/>
    <w:rsid w:val="001E1DF5"/>
    <w:rsid w:val="001E206B"/>
    <w:rsid w:val="001E3AF0"/>
    <w:rsid w:val="001E44C9"/>
    <w:rsid w:val="001E608E"/>
    <w:rsid w:val="001E61A7"/>
    <w:rsid w:val="001E6670"/>
    <w:rsid w:val="001E667C"/>
    <w:rsid w:val="001E783B"/>
    <w:rsid w:val="001F0B8D"/>
    <w:rsid w:val="001F2CC8"/>
    <w:rsid w:val="001F6004"/>
    <w:rsid w:val="0020565C"/>
    <w:rsid w:val="002059ED"/>
    <w:rsid w:val="00206D44"/>
    <w:rsid w:val="00207216"/>
    <w:rsid w:val="00214ABB"/>
    <w:rsid w:val="0021508D"/>
    <w:rsid w:val="00215EB0"/>
    <w:rsid w:val="002170FB"/>
    <w:rsid w:val="002209D0"/>
    <w:rsid w:val="002210C4"/>
    <w:rsid w:val="00221221"/>
    <w:rsid w:val="002213EF"/>
    <w:rsid w:val="0022182E"/>
    <w:rsid w:val="0022265D"/>
    <w:rsid w:val="0022295E"/>
    <w:rsid w:val="00222FB4"/>
    <w:rsid w:val="0022369D"/>
    <w:rsid w:val="00223A96"/>
    <w:rsid w:val="00225D84"/>
    <w:rsid w:val="002305C7"/>
    <w:rsid w:val="002319B5"/>
    <w:rsid w:val="0023212A"/>
    <w:rsid w:val="002329B6"/>
    <w:rsid w:val="00234CD2"/>
    <w:rsid w:val="002378A9"/>
    <w:rsid w:val="00244438"/>
    <w:rsid w:val="00244AB6"/>
    <w:rsid w:val="00244E15"/>
    <w:rsid w:val="002477F9"/>
    <w:rsid w:val="00247C9B"/>
    <w:rsid w:val="00250212"/>
    <w:rsid w:val="002530B6"/>
    <w:rsid w:val="00254216"/>
    <w:rsid w:val="00255822"/>
    <w:rsid w:val="00255A0F"/>
    <w:rsid w:val="00255EA1"/>
    <w:rsid w:val="00255EE4"/>
    <w:rsid w:val="00256C6C"/>
    <w:rsid w:val="002575AE"/>
    <w:rsid w:val="00257BC3"/>
    <w:rsid w:val="00261762"/>
    <w:rsid w:val="00262F7B"/>
    <w:rsid w:val="002633C2"/>
    <w:rsid w:val="00264515"/>
    <w:rsid w:val="00265B24"/>
    <w:rsid w:val="00267AAC"/>
    <w:rsid w:val="0027025A"/>
    <w:rsid w:val="002706C8"/>
    <w:rsid w:val="00272037"/>
    <w:rsid w:val="00273287"/>
    <w:rsid w:val="00274694"/>
    <w:rsid w:val="00274A47"/>
    <w:rsid w:val="00275104"/>
    <w:rsid w:val="00277E26"/>
    <w:rsid w:val="00280306"/>
    <w:rsid w:val="002819F8"/>
    <w:rsid w:val="002828FC"/>
    <w:rsid w:val="002829EA"/>
    <w:rsid w:val="00283BD4"/>
    <w:rsid w:val="002857E3"/>
    <w:rsid w:val="00290228"/>
    <w:rsid w:val="00290C5D"/>
    <w:rsid w:val="00290EB3"/>
    <w:rsid w:val="00292D1F"/>
    <w:rsid w:val="0029433A"/>
    <w:rsid w:val="00294383"/>
    <w:rsid w:val="0029586B"/>
    <w:rsid w:val="00297231"/>
    <w:rsid w:val="00297F3F"/>
    <w:rsid w:val="002A3ECB"/>
    <w:rsid w:val="002A3FFC"/>
    <w:rsid w:val="002A4768"/>
    <w:rsid w:val="002A704E"/>
    <w:rsid w:val="002A71B3"/>
    <w:rsid w:val="002A7B23"/>
    <w:rsid w:val="002A7EF7"/>
    <w:rsid w:val="002B0062"/>
    <w:rsid w:val="002B07A0"/>
    <w:rsid w:val="002B0A55"/>
    <w:rsid w:val="002B1C9E"/>
    <w:rsid w:val="002B3AF8"/>
    <w:rsid w:val="002B6AD4"/>
    <w:rsid w:val="002C0B79"/>
    <w:rsid w:val="002C3C17"/>
    <w:rsid w:val="002C54E9"/>
    <w:rsid w:val="002C5F39"/>
    <w:rsid w:val="002C67F9"/>
    <w:rsid w:val="002C6CA9"/>
    <w:rsid w:val="002C7516"/>
    <w:rsid w:val="002D05F9"/>
    <w:rsid w:val="002D175E"/>
    <w:rsid w:val="002D2A85"/>
    <w:rsid w:val="002D2E4B"/>
    <w:rsid w:val="002D30E0"/>
    <w:rsid w:val="002D439B"/>
    <w:rsid w:val="002D51F5"/>
    <w:rsid w:val="002D6C43"/>
    <w:rsid w:val="002D7DF6"/>
    <w:rsid w:val="002E0473"/>
    <w:rsid w:val="002E0E0E"/>
    <w:rsid w:val="002E2AE8"/>
    <w:rsid w:val="002E2CC1"/>
    <w:rsid w:val="002E5F10"/>
    <w:rsid w:val="002F1E10"/>
    <w:rsid w:val="002F278C"/>
    <w:rsid w:val="002F350A"/>
    <w:rsid w:val="002F3D17"/>
    <w:rsid w:val="002F60BA"/>
    <w:rsid w:val="002F6536"/>
    <w:rsid w:val="003008C1"/>
    <w:rsid w:val="003025BF"/>
    <w:rsid w:val="00304A60"/>
    <w:rsid w:val="00306554"/>
    <w:rsid w:val="00307183"/>
    <w:rsid w:val="00311DC4"/>
    <w:rsid w:val="0031469C"/>
    <w:rsid w:val="003156BA"/>
    <w:rsid w:val="00315FBE"/>
    <w:rsid w:val="00317475"/>
    <w:rsid w:val="0031794C"/>
    <w:rsid w:val="003232DA"/>
    <w:rsid w:val="003238E4"/>
    <w:rsid w:val="00323FF3"/>
    <w:rsid w:val="00324EB0"/>
    <w:rsid w:val="00325D27"/>
    <w:rsid w:val="00326D63"/>
    <w:rsid w:val="00327828"/>
    <w:rsid w:val="00327FDE"/>
    <w:rsid w:val="00330D77"/>
    <w:rsid w:val="00335146"/>
    <w:rsid w:val="003351C7"/>
    <w:rsid w:val="003411C5"/>
    <w:rsid w:val="003420B9"/>
    <w:rsid w:val="003421B5"/>
    <w:rsid w:val="003424A7"/>
    <w:rsid w:val="00343311"/>
    <w:rsid w:val="00343AE9"/>
    <w:rsid w:val="00344729"/>
    <w:rsid w:val="003460C4"/>
    <w:rsid w:val="00350B36"/>
    <w:rsid w:val="00351258"/>
    <w:rsid w:val="00353971"/>
    <w:rsid w:val="00356BA8"/>
    <w:rsid w:val="0035746E"/>
    <w:rsid w:val="003607C4"/>
    <w:rsid w:val="00360D05"/>
    <w:rsid w:val="003617FE"/>
    <w:rsid w:val="003628CB"/>
    <w:rsid w:val="00363056"/>
    <w:rsid w:val="003656DE"/>
    <w:rsid w:val="00366D8C"/>
    <w:rsid w:val="00373511"/>
    <w:rsid w:val="00373AEF"/>
    <w:rsid w:val="00376F0E"/>
    <w:rsid w:val="003819F5"/>
    <w:rsid w:val="003822EA"/>
    <w:rsid w:val="0038280F"/>
    <w:rsid w:val="00382EE1"/>
    <w:rsid w:val="00387423"/>
    <w:rsid w:val="00387C03"/>
    <w:rsid w:val="00390429"/>
    <w:rsid w:val="003908D8"/>
    <w:rsid w:val="00390A2F"/>
    <w:rsid w:val="00391C81"/>
    <w:rsid w:val="00391FF9"/>
    <w:rsid w:val="003927A7"/>
    <w:rsid w:val="003932BA"/>
    <w:rsid w:val="003939A8"/>
    <w:rsid w:val="003942AA"/>
    <w:rsid w:val="00394C21"/>
    <w:rsid w:val="003961F5"/>
    <w:rsid w:val="003964BC"/>
    <w:rsid w:val="003A00BB"/>
    <w:rsid w:val="003A13C1"/>
    <w:rsid w:val="003A1D24"/>
    <w:rsid w:val="003A2E9F"/>
    <w:rsid w:val="003A3B14"/>
    <w:rsid w:val="003A4374"/>
    <w:rsid w:val="003A451A"/>
    <w:rsid w:val="003A4AD5"/>
    <w:rsid w:val="003A4EFB"/>
    <w:rsid w:val="003A5D4E"/>
    <w:rsid w:val="003B1ED3"/>
    <w:rsid w:val="003B2085"/>
    <w:rsid w:val="003B22EF"/>
    <w:rsid w:val="003B24B9"/>
    <w:rsid w:val="003B2BDA"/>
    <w:rsid w:val="003B348E"/>
    <w:rsid w:val="003B3700"/>
    <w:rsid w:val="003B5E8C"/>
    <w:rsid w:val="003B68E8"/>
    <w:rsid w:val="003C19C7"/>
    <w:rsid w:val="003C233A"/>
    <w:rsid w:val="003C2B6C"/>
    <w:rsid w:val="003C33B0"/>
    <w:rsid w:val="003C4183"/>
    <w:rsid w:val="003C56CC"/>
    <w:rsid w:val="003D30E2"/>
    <w:rsid w:val="003D320C"/>
    <w:rsid w:val="003D3316"/>
    <w:rsid w:val="003D377B"/>
    <w:rsid w:val="003D4BF5"/>
    <w:rsid w:val="003D4C85"/>
    <w:rsid w:val="003D51BD"/>
    <w:rsid w:val="003E3023"/>
    <w:rsid w:val="003E4075"/>
    <w:rsid w:val="003E54CB"/>
    <w:rsid w:val="003E54FF"/>
    <w:rsid w:val="003E5E99"/>
    <w:rsid w:val="003E6887"/>
    <w:rsid w:val="003E6CE2"/>
    <w:rsid w:val="003E7384"/>
    <w:rsid w:val="003E7F4E"/>
    <w:rsid w:val="003F1274"/>
    <w:rsid w:val="003F415C"/>
    <w:rsid w:val="003F45A7"/>
    <w:rsid w:val="003F5817"/>
    <w:rsid w:val="003F6242"/>
    <w:rsid w:val="003F70BB"/>
    <w:rsid w:val="003F7AAD"/>
    <w:rsid w:val="003F7C1B"/>
    <w:rsid w:val="0040026D"/>
    <w:rsid w:val="00400663"/>
    <w:rsid w:val="00401577"/>
    <w:rsid w:val="004017B7"/>
    <w:rsid w:val="00401D03"/>
    <w:rsid w:val="004024F1"/>
    <w:rsid w:val="00403259"/>
    <w:rsid w:val="004060B7"/>
    <w:rsid w:val="0040764C"/>
    <w:rsid w:val="00410A24"/>
    <w:rsid w:val="00410A4C"/>
    <w:rsid w:val="00410CD0"/>
    <w:rsid w:val="00411204"/>
    <w:rsid w:val="0041240D"/>
    <w:rsid w:val="00412D4C"/>
    <w:rsid w:val="00412DE0"/>
    <w:rsid w:val="004200A2"/>
    <w:rsid w:val="0042025D"/>
    <w:rsid w:val="0042040A"/>
    <w:rsid w:val="00420736"/>
    <w:rsid w:val="004214AD"/>
    <w:rsid w:val="00421EB5"/>
    <w:rsid w:val="00421F99"/>
    <w:rsid w:val="00422DAE"/>
    <w:rsid w:val="00423244"/>
    <w:rsid w:val="004244C2"/>
    <w:rsid w:val="00424C50"/>
    <w:rsid w:val="00424EB4"/>
    <w:rsid w:val="004257A1"/>
    <w:rsid w:val="004258D7"/>
    <w:rsid w:val="00426AE4"/>
    <w:rsid w:val="0042727F"/>
    <w:rsid w:val="0042734E"/>
    <w:rsid w:val="00427C9C"/>
    <w:rsid w:val="00427F37"/>
    <w:rsid w:val="0043107D"/>
    <w:rsid w:val="00431953"/>
    <w:rsid w:val="00431AF7"/>
    <w:rsid w:val="004327B0"/>
    <w:rsid w:val="0043288C"/>
    <w:rsid w:val="00432B29"/>
    <w:rsid w:val="00434B0A"/>
    <w:rsid w:val="00434B3E"/>
    <w:rsid w:val="0043532C"/>
    <w:rsid w:val="004359E0"/>
    <w:rsid w:val="00435E9D"/>
    <w:rsid w:val="00436DB2"/>
    <w:rsid w:val="00440055"/>
    <w:rsid w:val="00440F46"/>
    <w:rsid w:val="004425A0"/>
    <w:rsid w:val="004429B3"/>
    <w:rsid w:val="0044541E"/>
    <w:rsid w:val="00446026"/>
    <w:rsid w:val="004464B9"/>
    <w:rsid w:val="00446F34"/>
    <w:rsid w:val="00450135"/>
    <w:rsid w:val="004505A3"/>
    <w:rsid w:val="0045089B"/>
    <w:rsid w:val="00450A7F"/>
    <w:rsid w:val="00451D8F"/>
    <w:rsid w:val="00451DC3"/>
    <w:rsid w:val="00452D5C"/>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3E2B"/>
    <w:rsid w:val="004848FC"/>
    <w:rsid w:val="004848FE"/>
    <w:rsid w:val="00485813"/>
    <w:rsid w:val="00485D93"/>
    <w:rsid w:val="00485EAC"/>
    <w:rsid w:val="00486AB3"/>
    <w:rsid w:val="00490C6A"/>
    <w:rsid w:val="00493A55"/>
    <w:rsid w:val="0049410B"/>
    <w:rsid w:val="00496853"/>
    <w:rsid w:val="00497FEF"/>
    <w:rsid w:val="004A0311"/>
    <w:rsid w:val="004A0611"/>
    <w:rsid w:val="004A090A"/>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0BC0"/>
    <w:rsid w:val="0050543A"/>
    <w:rsid w:val="005063BA"/>
    <w:rsid w:val="005072B0"/>
    <w:rsid w:val="00507377"/>
    <w:rsid w:val="00507657"/>
    <w:rsid w:val="0051004A"/>
    <w:rsid w:val="00511539"/>
    <w:rsid w:val="00512D4E"/>
    <w:rsid w:val="00513A92"/>
    <w:rsid w:val="00513F85"/>
    <w:rsid w:val="00514575"/>
    <w:rsid w:val="00515500"/>
    <w:rsid w:val="00515549"/>
    <w:rsid w:val="005200E4"/>
    <w:rsid w:val="00521626"/>
    <w:rsid w:val="00522BBC"/>
    <w:rsid w:val="00524315"/>
    <w:rsid w:val="0052435E"/>
    <w:rsid w:val="00524901"/>
    <w:rsid w:val="00525D19"/>
    <w:rsid w:val="0052752C"/>
    <w:rsid w:val="00530AE7"/>
    <w:rsid w:val="005321B9"/>
    <w:rsid w:val="005343AE"/>
    <w:rsid w:val="005347EF"/>
    <w:rsid w:val="00535946"/>
    <w:rsid w:val="00535B87"/>
    <w:rsid w:val="00537187"/>
    <w:rsid w:val="00537934"/>
    <w:rsid w:val="00537BE2"/>
    <w:rsid w:val="00537EB7"/>
    <w:rsid w:val="00540235"/>
    <w:rsid w:val="00541236"/>
    <w:rsid w:val="00543DE5"/>
    <w:rsid w:val="00545E7F"/>
    <w:rsid w:val="00546898"/>
    <w:rsid w:val="00546E7E"/>
    <w:rsid w:val="00553389"/>
    <w:rsid w:val="00553927"/>
    <w:rsid w:val="00553A6B"/>
    <w:rsid w:val="00554181"/>
    <w:rsid w:val="00554BF1"/>
    <w:rsid w:val="00561165"/>
    <w:rsid w:val="005617AD"/>
    <w:rsid w:val="00561C02"/>
    <w:rsid w:val="005636AF"/>
    <w:rsid w:val="00563F39"/>
    <w:rsid w:val="00570F0F"/>
    <w:rsid w:val="0057197B"/>
    <w:rsid w:val="005722F3"/>
    <w:rsid w:val="00572A28"/>
    <w:rsid w:val="00573499"/>
    <w:rsid w:val="0057368A"/>
    <w:rsid w:val="00573E05"/>
    <w:rsid w:val="005743AC"/>
    <w:rsid w:val="0057552D"/>
    <w:rsid w:val="00577FC3"/>
    <w:rsid w:val="0058024F"/>
    <w:rsid w:val="0058060A"/>
    <w:rsid w:val="005809FB"/>
    <w:rsid w:val="00580BCB"/>
    <w:rsid w:val="00581A85"/>
    <w:rsid w:val="0058361C"/>
    <w:rsid w:val="00584BE7"/>
    <w:rsid w:val="005852E2"/>
    <w:rsid w:val="005860D3"/>
    <w:rsid w:val="00590FCB"/>
    <w:rsid w:val="00591FC4"/>
    <w:rsid w:val="00592B36"/>
    <w:rsid w:val="00594FD7"/>
    <w:rsid w:val="00595A57"/>
    <w:rsid w:val="00597597"/>
    <w:rsid w:val="005A0D5A"/>
    <w:rsid w:val="005A1023"/>
    <w:rsid w:val="005A3852"/>
    <w:rsid w:val="005A75A6"/>
    <w:rsid w:val="005B1030"/>
    <w:rsid w:val="005B3ACA"/>
    <w:rsid w:val="005B4F5A"/>
    <w:rsid w:val="005B5175"/>
    <w:rsid w:val="005B665E"/>
    <w:rsid w:val="005C2AA0"/>
    <w:rsid w:val="005C38A8"/>
    <w:rsid w:val="005C3EF2"/>
    <w:rsid w:val="005C403A"/>
    <w:rsid w:val="005C5A8D"/>
    <w:rsid w:val="005C5FD9"/>
    <w:rsid w:val="005C671E"/>
    <w:rsid w:val="005C7CB9"/>
    <w:rsid w:val="005D0601"/>
    <w:rsid w:val="005D0C63"/>
    <w:rsid w:val="005D14DB"/>
    <w:rsid w:val="005D2B06"/>
    <w:rsid w:val="005D50D3"/>
    <w:rsid w:val="005D5622"/>
    <w:rsid w:val="005D66FF"/>
    <w:rsid w:val="005D788B"/>
    <w:rsid w:val="005D78B8"/>
    <w:rsid w:val="005E059E"/>
    <w:rsid w:val="005E2042"/>
    <w:rsid w:val="005E2904"/>
    <w:rsid w:val="005E4E0F"/>
    <w:rsid w:val="005E51B4"/>
    <w:rsid w:val="005E6EA4"/>
    <w:rsid w:val="005E7559"/>
    <w:rsid w:val="005F187B"/>
    <w:rsid w:val="005F1F3E"/>
    <w:rsid w:val="005F367A"/>
    <w:rsid w:val="005F5198"/>
    <w:rsid w:val="005F5555"/>
    <w:rsid w:val="00600409"/>
    <w:rsid w:val="0060163A"/>
    <w:rsid w:val="0060180A"/>
    <w:rsid w:val="00603B48"/>
    <w:rsid w:val="0060574F"/>
    <w:rsid w:val="006060FD"/>
    <w:rsid w:val="0061386A"/>
    <w:rsid w:val="00615E63"/>
    <w:rsid w:val="006176DA"/>
    <w:rsid w:val="00617E16"/>
    <w:rsid w:val="00621D50"/>
    <w:rsid w:val="00621D86"/>
    <w:rsid w:val="00622A71"/>
    <w:rsid w:val="006231E4"/>
    <w:rsid w:val="006247BE"/>
    <w:rsid w:val="00625FD0"/>
    <w:rsid w:val="006260C1"/>
    <w:rsid w:val="0062734F"/>
    <w:rsid w:val="0062743F"/>
    <w:rsid w:val="00627674"/>
    <w:rsid w:val="00627983"/>
    <w:rsid w:val="00630B06"/>
    <w:rsid w:val="00632E05"/>
    <w:rsid w:val="00634D6A"/>
    <w:rsid w:val="006361C1"/>
    <w:rsid w:val="00637A4F"/>
    <w:rsid w:val="006400E4"/>
    <w:rsid w:val="006404BE"/>
    <w:rsid w:val="00641AD5"/>
    <w:rsid w:val="00641BA5"/>
    <w:rsid w:val="0064317F"/>
    <w:rsid w:val="00644A95"/>
    <w:rsid w:val="0064556F"/>
    <w:rsid w:val="00645885"/>
    <w:rsid w:val="006467CE"/>
    <w:rsid w:val="00650FD5"/>
    <w:rsid w:val="00651938"/>
    <w:rsid w:val="00652D32"/>
    <w:rsid w:val="0065445E"/>
    <w:rsid w:val="00654C6D"/>
    <w:rsid w:val="00654D71"/>
    <w:rsid w:val="00657359"/>
    <w:rsid w:val="0066030A"/>
    <w:rsid w:val="00661E38"/>
    <w:rsid w:val="00662969"/>
    <w:rsid w:val="00662BDA"/>
    <w:rsid w:val="0066307D"/>
    <w:rsid w:val="00663899"/>
    <w:rsid w:val="00664184"/>
    <w:rsid w:val="00666CE2"/>
    <w:rsid w:val="00673FE4"/>
    <w:rsid w:val="00677126"/>
    <w:rsid w:val="006779E6"/>
    <w:rsid w:val="00681879"/>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0D18"/>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6660"/>
    <w:rsid w:val="006F0B97"/>
    <w:rsid w:val="006F3565"/>
    <w:rsid w:val="006F4686"/>
    <w:rsid w:val="006F57FF"/>
    <w:rsid w:val="006F5C08"/>
    <w:rsid w:val="006F6857"/>
    <w:rsid w:val="006F6F6F"/>
    <w:rsid w:val="0070102A"/>
    <w:rsid w:val="00701C4C"/>
    <w:rsid w:val="00702875"/>
    <w:rsid w:val="007058E5"/>
    <w:rsid w:val="0070616B"/>
    <w:rsid w:val="0070721B"/>
    <w:rsid w:val="0071340D"/>
    <w:rsid w:val="00715CCF"/>
    <w:rsid w:val="00722A43"/>
    <w:rsid w:val="007236F8"/>
    <w:rsid w:val="007245CA"/>
    <w:rsid w:val="00725060"/>
    <w:rsid w:val="00725CFC"/>
    <w:rsid w:val="00726194"/>
    <w:rsid w:val="007268BB"/>
    <w:rsid w:val="00727169"/>
    <w:rsid w:val="00731D32"/>
    <w:rsid w:val="0073333D"/>
    <w:rsid w:val="0073392A"/>
    <w:rsid w:val="007347FD"/>
    <w:rsid w:val="00734DF9"/>
    <w:rsid w:val="00734ED9"/>
    <w:rsid w:val="0073515D"/>
    <w:rsid w:val="007352B6"/>
    <w:rsid w:val="00735A5B"/>
    <w:rsid w:val="00741031"/>
    <w:rsid w:val="00742BA2"/>
    <w:rsid w:val="00743705"/>
    <w:rsid w:val="00744104"/>
    <w:rsid w:val="00744B3B"/>
    <w:rsid w:val="00744C7F"/>
    <w:rsid w:val="0074545F"/>
    <w:rsid w:val="007455ED"/>
    <w:rsid w:val="00745CC2"/>
    <w:rsid w:val="0074722B"/>
    <w:rsid w:val="00750C00"/>
    <w:rsid w:val="00751784"/>
    <w:rsid w:val="007536AB"/>
    <w:rsid w:val="007537B1"/>
    <w:rsid w:val="00754563"/>
    <w:rsid w:val="00755530"/>
    <w:rsid w:val="00755D5F"/>
    <w:rsid w:val="00756364"/>
    <w:rsid w:val="00757D6A"/>
    <w:rsid w:val="0076011B"/>
    <w:rsid w:val="00761287"/>
    <w:rsid w:val="00762023"/>
    <w:rsid w:val="007648E3"/>
    <w:rsid w:val="0076490E"/>
    <w:rsid w:val="007649C3"/>
    <w:rsid w:val="0076557A"/>
    <w:rsid w:val="00766021"/>
    <w:rsid w:val="0076668B"/>
    <w:rsid w:val="007706B6"/>
    <w:rsid w:val="007710AA"/>
    <w:rsid w:val="0077175B"/>
    <w:rsid w:val="007748F7"/>
    <w:rsid w:val="00774F91"/>
    <w:rsid w:val="00777258"/>
    <w:rsid w:val="007772B8"/>
    <w:rsid w:val="00780A48"/>
    <w:rsid w:val="00782126"/>
    <w:rsid w:val="00782C91"/>
    <w:rsid w:val="00783051"/>
    <w:rsid w:val="00784848"/>
    <w:rsid w:val="0078570F"/>
    <w:rsid w:val="00787444"/>
    <w:rsid w:val="00787B18"/>
    <w:rsid w:val="00790672"/>
    <w:rsid w:val="007944B6"/>
    <w:rsid w:val="00794554"/>
    <w:rsid w:val="007945A2"/>
    <w:rsid w:val="00794E39"/>
    <w:rsid w:val="007950C7"/>
    <w:rsid w:val="00795CDE"/>
    <w:rsid w:val="007A06B8"/>
    <w:rsid w:val="007A07D3"/>
    <w:rsid w:val="007A3786"/>
    <w:rsid w:val="007A6D2B"/>
    <w:rsid w:val="007B1585"/>
    <w:rsid w:val="007B15E4"/>
    <w:rsid w:val="007B1BA0"/>
    <w:rsid w:val="007B3F66"/>
    <w:rsid w:val="007B4DCE"/>
    <w:rsid w:val="007B6A79"/>
    <w:rsid w:val="007B754B"/>
    <w:rsid w:val="007B7B23"/>
    <w:rsid w:val="007C1581"/>
    <w:rsid w:val="007C1F4A"/>
    <w:rsid w:val="007C23C7"/>
    <w:rsid w:val="007C3762"/>
    <w:rsid w:val="007C4694"/>
    <w:rsid w:val="007C58E3"/>
    <w:rsid w:val="007C59E6"/>
    <w:rsid w:val="007C7D88"/>
    <w:rsid w:val="007D03D9"/>
    <w:rsid w:val="007D18BE"/>
    <w:rsid w:val="007D24E0"/>
    <w:rsid w:val="007D4437"/>
    <w:rsid w:val="007D478C"/>
    <w:rsid w:val="007D4D3E"/>
    <w:rsid w:val="007D60CE"/>
    <w:rsid w:val="007D66DC"/>
    <w:rsid w:val="007D6DC7"/>
    <w:rsid w:val="007E1F26"/>
    <w:rsid w:val="007E3577"/>
    <w:rsid w:val="007E3D52"/>
    <w:rsid w:val="007E41DF"/>
    <w:rsid w:val="007E617A"/>
    <w:rsid w:val="007E6282"/>
    <w:rsid w:val="007E6512"/>
    <w:rsid w:val="007F268B"/>
    <w:rsid w:val="007F39C3"/>
    <w:rsid w:val="007F461D"/>
    <w:rsid w:val="007F49BA"/>
    <w:rsid w:val="007F4D57"/>
    <w:rsid w:val="007F50E1"/>
    <w:rsid w:val="007F56D3"/>
    <w:rsid w:val="007F7ED4"/>
    <w:rsid w:val="008003D1"/>
    <w:rsid w:val="008004C5"/>
    <w:rsid w:val="00801784"/>
    <w:rsid w:val="0080743E"/>
    <w:rsid w:val="00807EFD"/>
    <w:rsid w:val="00807F10"/>
    <w:rsid w:val="00811116"/>
    <w:rsid w:val="00811551"/>
    <w:rsid w:val="00812CB7"/>
    <w:rsid w:val="00813C41"/>
    <w:rsid w:val="00813D69"/>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404C8"/>
    <w:rsid w:val="008424F5"/>
    <w:rsid w:val="00843A00"/>
    <w:rsid w:val="00843D7B"/>
    <w:rsid w:val="0084496F"/>
    <w:rsid w:val="00844A42"/>
    <w:rsid w:val="00844D03"/>
    <w:rsid w:val="00844F92"/>
    <w:rsid w:val="00845511"/>
    <w:rsid w:val="0084681C"/>
    <w:rsid w:val="00846FD1"/>
    <w:rsid w:val="00847B8E"/>
    <w:rsid w:val="008505C5"/>
    <w:rsid w:val="00851ED7"/>
    <w:rsid w:val="00852066"/>
    <w:rsid w:val="00852AC9"/>
    <w:rsid w:val="00854C5F"/>
    <w:rsid w:val="008552A8"/>
    <w:rsid w:val="008552E2"/>
    <w:rsid w:val="008560EF"/>
    <w:rsid w:val="00856A78"/>
    <w:rsid w:val="00856CD6"/>
    <w:rsid w:val="00856F2E"/>
    <w:rsid w:val="00857377"/>
    <w:rsid w:val="008577A9"/>
    <w:rsid w:val="00861FEB"/>
    <w:rsid w:val="00862A5B"/>
    <w:rsid w:val="00866E20"/>
    <w:rsid w:val="00867588"/>
    <w:rsid w:val="008679B6"/>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0E54"/>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B0984"/>
    <w:rsid w:val="008B1819"/>
    <w:rsid w:val="008B2D8E"/>
    <w:rsid w:val="008B3693"/>
    <w:rsid w:val="008B3A0E"/>
    <w:rsid w:val="008B409A"/>
    <w:rsid w:val="008B59CF"/>
    <w:rsid w:val="008B7780"/>
    <w:rsid w:val="008C18EF"/>
    <w:rsid w:val="008C3118"/>
    <w:rsid w:val="008C3D35"/>
    <w:rsid w:val="008C55FD"/>
    <w:rsid w:val="008C589D"/>
    <w:rsid w:val="008C6FAE"/>
    <w:rsid w:val="008C7C94"/>
    <w:rsid w:val="008D0356"/>
    <w:rsid w:val="008D10E9"/>
    <w:rsid w:val="008D14A7"/>
    <w:rsid w:val="008D1553"/>
    <w:rsid w:val="008D7869"/>
    <w:rsid w:val="008D7F96"/>
    <w:rsid w:val="008E043D"/>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82F"/>
    <w:rsid w:val="009126AE"/>
    <w:rsid w:val="0091391D"/>
    <w:rsid w:val="00913C85"/>
    <w:rsid w:val="00913F03"/>
    <w:rsid w:val="009153E7"/>
    <w:rsid w:val="0091554E"/>
    <w:rsid w:val="00915937"/>
    <w:rsid w:val="00916597"/>
    <w:rsid w:val="00916760"/>
    <w:rsid w:val="00917A52"/>
    <w:rsid w:val="009244FE"/>
    <w:rsid w:val="00924B7C"/>
    <w:rsid w:val="00926447"/>
    <w:rsid w:val="0092690B"/>
    <w:rsid w:val="009269A1"/>
    <w:rsid w:val="00930FD3"/>
    <w:rsid w:val="009312E0"/>
    <w:rsid w:val="009321DD"/>
    <w:rsid w:val="00933950"/>
    <w:rsid w:val="00933A5F"/>
    <w:rsid w:val="0094061B"/>
    <w:rsid w:val="009411B2"/>
    <w:rsid w:val="00945596"/>
    <w:rsid w:val="00946ED4"/>
    <w:rsid w:val="00950251"/>
    <w:rsid w:val="00951312"/>
    <w:rsid w:val="0095154B"/>
    <w:rsid w:val="00951DB7"/>
    <w:rsid w:val="0095415E"/>
    <w:rsid w:val="00954313"/>
    <w:rsid w:val="00954346"/>
    <w:rsid w:val="009557F1"/>
    <w:rsid w:val="009565DC"/>
    <w:rsid w:val="00957D51"/>
    <w:rsid w:val="00960D4C"/>
    <w:rsid w:val="0096116E"/>
    <w:rsid w:val="0096193A"/>
    <w:rsid w:val="009650EB"/>
    <w:rsid w:val="00965ECB"/>
    <w:rsid w:val="00966486"/>
    <w:rsid w:val="00970403"/>
    <w:rsid w:val="00970686"/>
    <w:rsid w:val="00971508"/>
    <w:rsid w:val="0097202E"/>
    <w:rsid w:val="0097218C"/>
    <w:rsid w:val="00972722"/>
    <w:rsid w:val="00974FBB"/>
    <w:rsid w:val="009806C8"/>
    <w:rsid w:val="009810FC"/>
    <w:rsid w:val="00982F1A"/>
    <w:rsid w:val="00983F5A"/>
    <w:rsid w:val="009848FC"/>
    <w:rsid w:val="009849F7"/>
    <w:rsid w:val="00984D13"/>
    <w:rsid w:val="00985638"/>
    <w:rsid w:val="009858EC"/>
    <w:rsid w:val="009865E3"/>
    <w:rsid w:val="00994BD9"/>
    <w:rsid w:val="00996BFB"/>
    <w:rsid w:val="00996DA7"/>
    <w:rsid w:val="00996DB8"/>
    <w:rsid w:val="009A15CB"/>
    <w:rsid w:val="009A36A8"/>
    <w:rsid w:val="009A461E"/>
    <w:rsid w:val="009A4646"/>
    <w:rsid w:val="009A5205"/>
    <w:rsid w:val="009A6F7E"/>
    <w:rsid w:val="009A75A5"/>
    <w:rsid w:val="009A7E89"/>
    <w:rsid w:val="009A7F48"/>
    <w:rsid w:val="009B0821"/>
    <w:rsid w:val="009B11C8"/>
    <w:rsid w:val="009B5874"/>
    <w:rsid w:val="009B78E0"/>
    <w:rsid w:val="009B79F1"/>
    <w:rsid w:val="009C079D"/>
    <w:rsid w:val="009C0CD0"/>
    <w:rsid w:val="009C0E4B"/>
    <w:rsid w:val="009C24CF"/>
    <w:rsid w:val="009C46E5"/>
    <w:rsid w:val="009C6384"/>
    <w:rsid w:val="009C704E"/>
    <w:rsid w:val="009D2B94"/>
    <w:rsid w:val="009D57DC"/>
    <w:rsid w:val="009D6A24"/>
    <w:rsid w:val="009D793C"/>
    <w:rsid w:val="009E324C"/>
    <w:rsid w:val="009E4BBF"/>
    <w:rsid w:val="009E4C85"/>
    <w:rsid w:val="009E5AF9"/>
    <w:rsid w:val="009E6276"/>
    <w:rsid w:val="009E7614"/>
    <w:rsid w:val="009E76DC"/>
    <w:rsid w:val="009E7765"/>
    <w:rsid w:val="009E77AF"/>
    <w:rsid w:val="009E7DCF"/>
    <w:rsid w:val="009F5249"/>
    <w:rsid w:val="009F6C90"/>
    <w:rsid w:val="00A02D6C"/>
    <w:rsid w:val="00A06DB5"/>
    <w:rsid w:val="00A074F5"/>
    <w:rsid w:val="00A07F3A"/>
    <w:rsid w:val="00A07F3E"/>
    <w:rsid w:val="00A12C98"/>
    <w:rsid w:val="00A14437"/>
    <w:rsid w:val="00A14F29"/>
    <w:rsid w:val="00A201D4"/>
    <w:rsid w:val="00A204EE"/>
    <w:rsid w:val="00A22693"/>
    <w:rsid w:val="00A22BB7"/>
    <w:rsid w:val="00A23D0E"/>
    <w:rsid w:val="00A263BA"/>
    <w:rsid w:val="00A26A52"/>
    <w:rsid w:val="00A30AD6"/>
    <w:rsid w:val="00A32103"/>
    <w:rsid w:val="00A3379B"/>
    <w:rsid w:val="00A338D5"/>
    <w:rsid w:val="00A345A9"/>
    <w:rsid w:val="00A34711"/>
    <w:rsid w:val="00A348AF"/>
    <w:rsid w:val="00A35B47"/>
    <w:rsid w:val="00A35E52"/>
    <w:rsid w:val="00A36D1D"/>
    <w:rsid w:val="00A402F0"/>
    <w:rsid w:val="00A41557"/>
    <w:rsid w:val="00A441AB"/>
    <w:rsid w:val="00A447D6"/>
    <w:rsid w:val="00A454C2"/>
    <w:rsid w:val="00A477ED"/>
    <w:rsid w:val="00A5034A"/>
    <w:rsid w:val="00A538A5"/>
    <w:rsid w:val="00A53AF2"/>
    <w:rsid w:val="00A55012"/>
    <w:rsid w:val="00A55267"/>
    <w:rsid w:val="00A56414"/>
    <w:rsid w:val="00A566E5"/>
    <w:rsid w:val="00A606DA"/>
    <w:rsid w:val="00A62ACC"/>
    <w:rsid w:val="00A62B6F"/>
    <w:rsid w:val="00A64614"/>
    <w:rsid w:val="00A67685"/>
    <w:rsid w:val="00A67967"/>
    <w:rsid w:val="00A7102E"/>
    <w:rsid w:val="00A71249"/>
    <w:rsid w:val="00A712E9"/>
    <w:rsid w:val="00A712F5"/>
    <w:rsid w:val="00A72931"/>
    <w:rsid w:val="00A739E4"/>
    <w:rsid w:val="00A74A54"/>
    <w:rsid w:val="00A77069"/>
    <w:rsid w:val="00A77514"/>
    <w:rsid w:val="00A808C3"/>
    <w:rsid w:val="00A81B58"/>
    <w:rsid w:val="00A82548"/>
    <w:rsid w:val="00A82C4D"/>
    <w:rsid w:val="00A82CD9"/>
    <w:rsid w:val="00A835FD"/>
    <w:rsid w:val="00A84B79"/>
    <w:rsid w:val="00A8557E"/>
    <w:rsid w:val="00A90529"/>
    <w:rsid w:val="00A90EF6"/>
    <w:rsid w:val="00A9429B"/>
    <w:rsid w:val="00A947FD"/>
    <w:rsid w:val="00A954F3"/>
    <w:rsid w:val="00A9596B"/>
    <w:rsid w:val="00A96BD3"/>
    <w:rsid w:val="00A9737B"/>
    <w:rsid w:val="00A97D63"/>
    <w:rsid w:val="00AA0B56"/>
    <w:rsid w:val="00AA1CEC"/>
    <w:rsid w:val="00AA2666"/>
    <w:rsid w:val="00AA2AB7"/>
    <w:rsid w:val="00AA33E5"/>
    <w:rsid w:val="00AA4469"/>
    <w:rsid w:val="00AA45E5"/>
    <w:rsid w:val="00AA5955"/>
    <w:rsid w:val="00AA5B2F"/>
    <w:rsid w:val="00AA67BF"/>
    <w:rsid w:val="00AA6ABF"/>
    <w:rsid w:val="00AB0C15"/>
    <w:rsid w:val="00AB27C6"/>
    <w:rsid w:val="00AB376F"/>
    <w:rsid w:val="00AB56CA"/>
    <w:rsid w:val="00AB5E60"/>
    <w:rsid w:val="00AB6390"/>
    <w:rsid w:val="00AB6C0D"/>
    <w:rsid w:val="00AC006E"/>
    <w:rsid w:val="00AC0900"/>
    <w:rsid w:val="00AC2EF6"/>
    <w:rsid w:val="00AC458F"/>
    <w:rsid w:val="00AC78D2"/>
    <w:rsid w:val="00AD121F"/>
    <w:rsid w:val="00AD14A0"/>
    <w:rsid w:val="00AD4E05"/>
    <w:rsid w:val="00AD50BF"/>
    <w:rsid w:val="00AD5408"/>
    <w:rsid w:val="00AD5D91"/>
    <w:rsid w:val="00AE09C3"/>
    <w:rsid w:val="00AE2CF6"/>
    <w:rsid w:val="00AE412A"/>
    <w:rsid w:val="00AE415E"/>
    <w:rsid w:val="00AE5211"/>
    <w:rsid w:val="00AE71FD"/>
    <w:rsid w:val="00AF22D6"/>
    <w:rsid w:val="00AF2D7B"/>
    <w:rsid w:val="00AF3B83"/>
    <w:rsid w:val="00AF49D3"/>
    <w:rsid w:val="00AF519A"/>
    <w:rsid w:val="00AF73E4"/>
    <w:rsid w:val="00AF7A8A"/>
    <w:rsid w:val="00AF7B9E"/>
    <w:rsid w:val="00AF7C99"/>
    <w:rsid w:val="00B017F2"/>
    <w:rsid w:val="00B03C44"/>
    <w:rsid w:val="00B03E74"/>
    <w:rsid w:val="00B044AA"/>
    <w:rsid w:val="00B0573B"/>
    <w:rsid w:val="00B058BF"/>
    <w:rsid w:val="00B0664D"/>
    <w:rsid w:val="00B06EDB"/>
    <w:rsid w:val="00B075A3"/>
    <w:rsid w:val="00B07826"/>
    <w:rsid w:val="00B10586"/>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5487"/>
    <w:rsid w:val="00B25E0E"/>
    <w:rsid w:val="00B27176"/>
    <w:rsid w:val="00B27255"/>
    <w:rsid w:val="00B31033"/>
    <w:rsid w:val="00B33345"/>
    <w:rsid w:val="00B33551"/>
    <w:rsid w:val="00B33E7F"/>
    <w:rsid w:val="00B361DC"/>
    <w:rsid w:val="00B370CA"/>
    <w:rsid w:val="00B42B01"/>
    <w:rsid w:val="00B442BE"/>
    <w:rsid w:val="00B44382"/>
    <w:rsid w:val="00B476CB"/>
    <w:rsid w:val="00B47C50"/>
    <w:rsid w:val="00B50A40"/>
    <w:rsid w:val="00B524DF"/>
    <w:rsid w:val="00B5269E"/>
    <w:rsid w:val="00B52CC9"/>
    <w:rsid w:val="00B53B54"/>
    <w:rsid w:val="00B55AD2"/>
    <w:rsid w:val="00B56274"/>
    <w:rsid w:val="00B618CD"/>
    <w:rsid w:val="00B62516"/>
    <w:rsid w:val="00B66B16"/>
    <w:rsid w:val="00B672B1"/>
    <w:rsid w:val="00B672D5"/>
    <w:rsid w:val="00B70308"/>
    <w:rsid w:val="00B71486"/>
    <w:rsid w:val="00B72069"/>
    <w:rsid w:val="00B725E1"/>
    <w:rsid w:val="00B736CF"/>
    <w:rsid w:val="00B7373E"/>
    <w:rsid w:val="00B8095B"/>
    <w:rsid w:val="00B81E38"/>
    <w:rsid w:val="00B866B7"/>
    <w:rsid w:val="00B86CDB"/>
    <w:rsid w:val="00B86E39"/>
    <w:rsid w:val="00B87109"/>
    <w:rsid w:val="00B875E8"/>
    <w:rsid w:val="00B92C38"/>
    <w:rsid w:val="00B933AE"/>
    <w:rsid w:val="00B953E6"/>
    <w:rsid w:val="00B96AC9"/>
    <w:rsid w:val="00BA2F1F"/>
    <w:rsid w:val="00BA64C6"/>
    <w:rsid w:val="00BA6830"/>
    <w:rsid w:val="00BA6E6A"/>
    <w:rsid w:val="00BB0CAE"/>
    <w:rsid w:val="00BB1E5A"/>
    <w:rsid w:val="00BB2055"/>
    <w:rsid w:val="00BB25E9"/>
    <w:rsid w:val="00BB3EA0"/>
    <w:rsid w:val="00BB3F0F"/>
    <w:rsid w:val="00BB5132"/>
    <w:rsid w:val="00BB5556"/>
    <w:rsid w:val="00BB70C6"/>
    <w:rsid w:val="00BC0E0E"/>
    <w:rsid w:val="00BC2216"/>
    <w:rsid w:val="00BC3490"/>
    <w:rsid w:val="00BC58A1"/>
    <w:rsid w:val="00BC78F1"/>
    <w:rsid w:val="00BD0734"/>
    <w:rsid w:val="00BD0E6C"/>
    <w:rsid w:val="00BD0FC6"/>
    <w:rsid w:val="00BD1BA8"/>
    <w:rsid w:val="00BD2F88"/>
    <w:rsid w:val="00BD337F"/>
    <w:rsid w:val="00BD54B1"/>
    <w:rsid w:val="00BD592E"/>
    <w:rsid w:val="00BD5CB3"/>
    <w:rsid w:val="00BD6988"/>
    <w:rsid w:val="00BD73BC"/>
    <w:rsid w:val="00BE00A8"/>
    <w:rsid w:val="00BE193B"/>
    <w:rsid w:val="00BE2510"/>
    <w:rsid w:val="00BE274D"/>
    <w:rsid w:val="00BE7E40"/>
    <w:rsid w:val="00BF1D0D"/>
    <w:rsid w:val="00BF27CC"/>
    <w:rsid w:val="00BF3816"/>
    <w:rsid w:val="00BF3A7E"/>
    <w:rsid w:val="00BF46EA"/>
    <w:rsid w:val="00BF499A"/>
    <w:rsid w:val="00BF60F5"/>
    <w:rsid w:val="00BF6BF6"/>
    <w:rsid w:val="00BF7D01"/>
    <w:rsid w:val="00C005F0"/>
    <w:rsid w:val="00C00A67"/>
    <w:rsid w:val="00C033CA"/>
    <w:rsid w:val="00C053C1"/>
    <w:rsid w:val="00C05476"/>
    <w:rsid w:val="00C0797C"/>
    <w:rsid w:val="00C13283"/>
    <w:rsid w:val="00C1563D"/>
    <w:rsid w:val="00C164AE"/>
    <w:rsid w:val="00C1760E"/>
    <w:rsid w:val="00C177B6"/>
    <w:rsid w:val="00C201D7"/>
    <w:rsid w:val="00C2083A"/>
    <w:rsid w:val="00C22565"/>
    <w:rsid w:val="00C23F4E"/>
    <w:rsid w:val="00C251E9"/>
    <w:rsid w:val="00C261E1"/>
    <w:rsid w:val="00C26567"/>
    <w:rsid w:val="00C26FC2"/>
    <w:rsid w:val="00C27CAB"/>
    <w:rsid w:val="00C30690"/>
    <w:rsid w:val="00C308E8"/>
    <w:rsid w:val="00C31B35"/>
    <w:rsid w:val="00C31DEF"/>
    <w:rsid w:val="00C31EE9"/>
    <w:rsid w:val="00C33D50"/>
    <w:rsid w:val="00C353C2"/>
    <w:rsid w:val="00C37076"/>
    <w:rsid w:val="00C40690"/>
    <w:rsid w:val="00C4098A"/>
    <w:rsid w:val="00C40A84"/>
    <w:rsid w:val="00C40B70"/>
    <w:rsid w:val="00C4121A"/>
    <w:rsid w:val="00C4194F"/>
    <w:rsid w:val="00C4213B"/>
    <w:rsid w:val="00C44C16"/>
    <w:rsid w:val="00C458BC"/>
    <w:rsid w:val="00C46D85"/>
    <w:rsid w:val="00C47232"/>
    <w:rsid w:val="00C501A0"/>
    <w:rsid w:val="00C52DF4"/>
    <w:rsid w:val="00C534B9"/>
    <w:rsid w:val="00C54E19"/>
    <w:rsid w:val="00C54EFC"/>
    <w:rsid w:val="00C5590A"/>
    <w:rsid w:val="00C56E11"/>
    <w:rsid w:val="00C60F74"/>
    <w:rsid w:val="00C62BF9"/>
    <w:rsid w:val="00C63AEB"/>
    <w:rsid w:val="00C63C8C"/>
    <w:rsid w:val="00C6570A"/>
    <w:rsid w:val="00C6622C"/>
    <w:rsid w:val="00C664ED"/>
    <w:rsid w:val="00C66843"/>
    <w:rsid w:val="00C70655"/>
    <w:rsid w:val="00C714CF"/>
    <w:rsid w:val="00C715C3"/>
    <w:rsid w:val="00C718DE"/>
    <w:rsid w:val="00C71E23"/>
    <w:rsid w:val="00C72B03"/>
    <w:rsid w:val="00C7383C"/>
    <w:rsid w:val="00C73DD5"/>
    <w:rsid w:val="00C748AE"/>
    <w:rsid w:val="00C758AF"/>
    <w:rsid w:val="00C761DC"/>
    <w:rsid w:val="00C772CE"/>
    <w:rsid w:val="00C777F1"/>
    <w:rsid w:val="00C82F90"/>
    <w:rsid w:val="00C85D8C"/>
    <w:rsid w:val="00C85D94"/>
    <w:rsid w:val="00C90927"/>
    <w:rsid w:val="00C90982"/>
    <w:rsid w:val="00C92B06"/>
    <w:rsid w:val="00C94AB9"/>
    <w:rsid w:val="00C962C4"/>
    <w:rsid w:val="00C962DC"/>
    <w:rsid w:val="00CA09DD"/>
    <w:rsid w:val="00CA0DD2"/>
    <w:rsid w:val="00CA27B3"/>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4B97"/>
    <w:rsid w:val="00CC597B"/>
    <w:rsid w:val="00CC6DD5"/>
    <w:rsid w:val="00CC7AA8"/>
    <w:rsid w:val="00CC7B63"/>
    <w:rsid w:val="00CD01E6"/>
    <w:rsid w:val="00CD0A36"/>
    <w:rsid w:val="00CD0FC1"/>
    <w:rsid w:val="00CD651D"/>
    <w:rsid w:val="00CD7A2B"/>
    <w:rsid w:val="00CD7AD4"/>
    <w:rsid w:val="00CD7EEC"/>
    <w:rsid w:val="00CE0C3C"/>
    <w:rsid w:val="00CE32EE"/>
    <w:rsid w:val="00CE367F"/>
    <w:rsid w:val="00CE415D"/>
    <w:rsid w:val="00CE4D66"/>
    <w:rsid w:val="00CE5265"/>
    <w:rsid w:val="00CE73F4"/>
    <w:rsid w:val="00CE7583"/>
    <w:rsid w:val="00CE7B56"/>
    <w:rsid w:val="00CE7F3B"/>
    <w:rsid w:val="00CF01D6"/>
    <w:rsid w:val="00CF0B41"/>
    <w:rsid w:val="00CF0D94"/>
    <w:rsid w:val="00CF5C68"/>
    <w:rsid w:val="00CF5E23"/>
    <w:rsid w:val="00CF7376"/>
    <w:rsid w:val="00CF7D79"/>
    <w:rsid w:val="00D00738"/>
    <w:rsid w:val="00D00E24"/>
    <w:rsid w:val="00D01314"/>
    <w:rsid w:val="00D02E7D"/>
    <w:rsid w:val="00D036AE"/>
    <w:rsid w:val="00D03A9F"/>
    <w:rsid w:val="00D043BA"/>
    <w:rsid w:val="00D12D8E"/>
    <w:rsid w:val="00D1478C"/>
    <w:rsid w:val="00D16DA6"/>
    <w:rsid w:val="00D17475"/>
    <w:rsid w:val="00D200AF"/>
    <w:rsid w:val="00D20D7D"/>
    <w:rsid w:val="00D2119A"/>
    <w:rsid w:val="00D21501"/>
    <w:rsid w:val="00D21E04"/>
    <w:rsid w:val="00D228BC"/>
    <w:rsid w:val="00D22F88"/>
    <w:rsid w:val="00D243F5"/>
    <w:rsid w:val="00D27AD9"/>
    <w:rsid w:val="00D30370"/>
    <w:rsid w:val="00D307ED"/>
    <w:rsid w:val="00D30D63"/>
    <w:rsid w:val="00D30FFF"/>
    <w:rsid w:val="00D35B3C"/>
    <w:rsid w:val="00D364B8"/>
    <w:rsid w:val="00D37069"/>
    <w:rsid w:val="00D42814"/>
    <w:rsid w:val="00D5032F"/>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5BAC"/>
    <w:rsid w:val="00D66670"/>
    <w:rsid w:val="00D73F5F"/>
    <w:rsid w:val="00D7403F"/>
    <w:rsid w:val="00D767B2"/>
    <w:rsid w:val="00D77E2F"/>
    <w:rsid w:val="00D819F4"/>
    <w:rsid w:val="00D82B2D"/>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B12A3"/>
    <w:rsid w:val="00DB207C"/>
    <w:rsid w:val="00DB2467"/>
    <w:rsid w:val="00DB41A6"/>
    <w:rsid w:val="00DB6525"/>
    <w:rsid w:val="00DB65FB"/>
    <w:rsid w:val="00DB7D27"/>
    <w:rsid w:val="00DB7FDA"/>
    <w:rsid w:val="00DC326F"/>
    <w:rsid w:val="00DC3AC2"/>
    <w:rsid w:val="00DC6953"/>
    <w:rsid w:val="00DC7726"/>
    <w:rsid w:val="00DC77F2"/>
    <w:rsid w:val="00DD1851"/>
    <w:rsid w:val="00DD190F"/>
    <w:rsid w:val="00DD2F8F"/>
    <w:rsid w:val="00DD3499"/>
    <w:rsid w:val="00DD3E4D"/>
    <w:rsid w:val="00DD488B"/>
    <w:rsid w:val="00DD7963"/>
    <w:rsid w:val="00DE039A"/>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2D41"/>
    <w:rsid w:val="00E03460"/>
    <w:rsid w:val="00E03D9E"/>
    <w:rsid w:val="00E04F95"/>
    <w:rsid w:val="00E05581"/>
    <w:rsid w:val="00E102EB"/>
    <w:rsid w:val="00E10A88"/>
    <w:rsid w:val="00E11933"/>
    <w:rsid w:val="00E12548"/>
    <w:rsid w:val="00E1381D"/>
    <w:rsid w:val="00E1392B"/>
    <w:rsid w:val="00E20543"/>
    <w:rsid w:val="00E22583"/>
    <w:rsid w:val="00E2342F"/>
    <w:rsid w:val="00E234F5"/>
    <w:rsid w:val="00E241B5"/>
    <w:rsid w:val="00E256C3"/>
    <w:rsid w:val="00E27F3C"/>
    <w:rsid w:val="00E31DB3"/>
    <w:rsid w:val="00E36EA8"/>
    <w:rsid w:val="00E40294"/>
    <w:rsid w:val="00E4253C"/>
    <w:rsid w:val="00E42A60"/>
    <w:rsid w:val="00E4345D"/>
    <w:rsid w:val="00E44CD4"/>
    <w:rsid w:val="00E44F27"/>
    <w:rsid w:val="00E4665A"/>
    <w:rsid w:val="00E47352"/>
    <w:rsid w:val="00E47DFB"/>
    <w:rsid w:val="00E51297"/>
    <w:rsid w:val="00E517D4"/>
    <w:rsid w:val="00E51826"/>
    <w:rsid w:val="00E5222E"/>
    <w:rsid w:val="00E5566A"/>
    <w:rsid w:val="00E55957"/>
    <w:rsid w:val="00E55A45"/>
    <w:rsid w:val="00E55AA5"/>
    <w:rsid w:val="00E55E8C"/>
    <w:rsid w:val="00E57465"/>
    <w:rsid w:val="00E604C2"/>
    <w:rsid w:val="00E60684"/>
    <w:rsid w:val="00E6278B"/>
    <w:rsid w:val="00E63897"/>
    <w:rsid w:val="00E64483"/>
    <w:rsid w:val="00E65771"/>
    <w:rsid w:val="00E6691B"/>
    <w:rsid w:val="00E71455"/>
    <w:rsid w:val="00E75251"/>
    <w:rsid w:val="00E755A8"/>
    <w:rsid w:val="00E80C2A"/>
    <w:rsid w:val="00E825E1"/>
    <w:rsid w:val="00E8274D"/>
    <w:rsid w:val="00E83938"/>
    <w:rsid w:val="00E84171"/>
    <w:rsid w:val="00E876C8"/>
    <w:rsid w:val="00E87E60"/>
    <w:rsid w:val="00E9200C"/>
    <w:rsid w:val="00E92406"/>
    <w:rsid w:val="00E92687"/>
    <w:rsid w:val="00E92FC6"/>
    <w:rsid w:val="00E935B1"/>
    <w:rsid w:val="00E9398D"/>
    <w:rsid w:val="00E94B8C"/>
    <w:rsid w:val="00E953B7"/>
    <w:rsid w:val="00E9575B"/>
    <w:rsid w:val="00E968B4"/>
    <w:rsid w:val="00E96C1D"/>
    <w:rsid w:val="00EA0384"/>
    <w:rsid w:val="00EA556D"/>
    <w:rsid w:val="00EA6273"/>
    <w:rsid w:val="00EA79CA"/>
    <w:rsid w:val="00EB391F"/>
    <w:rsid w:val="00EB4F08"/>
    <w:rsid w:val="00EB5968"/>
    <w:rsid w:val="00EB5BC3"/>
    <w:rsid w:val="00EB6B4B"/>
    <w:rsid w:val="00EC2200"/>
    <w:rsid w:val="00EC2CF4"/>
    <w:rsid w:val="00EC3A4A"/>
    <w:rsid w:val="00EC3A5E"/>
    <w:rsid w:val="00EC491C"/>
    <w:rsid w:val="00EC5BE5"/>
    <w:rsid w:val="00EC6017"/>
    <w:rsid w:val="00ED08BD"/>
    <w:rsid w:val="00ED1BA6"/>
    <w:rsid w:val="00ED2EE0"/>
    <w:rsid w:val="00ED398E"/>
    <w:rsid w:val="00ED449C"/>
    <w:rsid w:val="00ED5647"/>
    <w:rsid w:val="00ED62D1"/>
    <w:rsid w:val="00ED6940"/>
    <w:rsid w:val="00ED706D"/>
    <w:rsid w:val="00ED77FE"/>
    <w:rsid w:val="00ED7C9C"/>
    <w:rsid w:val="00EE0B5D"/>
    <w:rsid w:val="00EE1829"/>
    <w:rsid w:val="00EE2CCF"/>
    <w:rsid w:val="00EE4214"/>
    <w:rsid w:val="00EE76F7"/>
    <w:rsid w:val="00EF0EB8"/>
    <w:rsid w:val="00EF3891"/>
    <w:rsid w:val="00EF3A81"/>
    <w:rsid w:val="00EF431D"/>
    <w:rsid w:val="00EF5CF8"/>
    <w:rsid w:val="00EF75ED"/>
    <w:rsid w:val="00F00F4E"/>
    <w:rsid w:val="00F0231D"/>
    <w:rsid w:val="00F03788"/>
    <w:rsid w:val="00F03C22"/>
    <w:rsid w:val="00F0474B"/>
    <w:rsid w:val="00F04B04"/>
    <w:rsid w:val="00F06AD8"/>
    <w:rsid w:val="00F0704F"/>
    <w:rsid w:val="00F111EE"/>
    <w:rsid w:val="00F115A4"/>
    <w:rsid w:val="00F12A88"/>
    <w:rsid w:val="00F13CA7"/>
    <w:rsid w:val="00F15490"/>
    <w:rsid w:val="00F15F19"/>
    <w:rsid w:val="00F16B37"/>
    <w:rsid w:val="00F205D9"/>
    <w:rsid w:val="00F209DF"/>
    <w:rsid w:val="00F21BA6"/>
    <w:rsid w:val="00F2583D"/>
    <w:rsid w:val="00F2707D"/>
    <w:rsid w:val="00F30B64"/>
    <w:rsid w:val="00F36DD4"/>
    <w:rsid w:val="00F4092F"/>
    <w:rsid w:val="00F4125F"/>
    <w:rsid w:val="00F428A1"/>
    <w:rsid w:val="00F4313F"/>
    <w:rsid w:val="00F44E8C"/>
    <w:rsid w:val="00F509FB"/>
    <w:rsid w:val="00F51603"/>
    <w:rsid w:val="00F51B18"/>
    <w:rsid w:val="00F52382"/>
    <w:rsid w:val="00F53523"/>
    <w:rsid w:val="00F53E5E"/>
    <w:rsid w:val="00F569E7"/>
    <w:rsid w:val="00F60742"/>
    <w:rsid w:val="00F60F74"/>
    <w:rsid w:val="00F61EAE"/>
    <w:rsid w:val="00F62F36"/>
    <w:rsid w:val="00F63693"/>
    <w:rsid w:val="00F63AD7"/>
    <w:rsid w:val="00F654F2"/>
    <w:rsid w:val="00F65A75"/>
    <w:rsid w:val="00F66202"/>
    <w:rsid w:val="00F66846"/>
    <w:rsid w:val="00F71E7D"/>
    <w:rsid w:val="00F731D7"/>
    <w:rsid w:val="00F752A2"/>
    <w:rsid w:val="00F7597B"/>
    <w:rsid w:val="00F75C0C"/>
    <w:rsid w:val="00F7707B"/>
    <w:rsid w:val="00F7757A"/>
    <w:rsid w:val="00F81552"/>
    <w:rsid w:val="00F82F34"/>
    <w:rsid w:val="00F83A3C"/>
    <w:rsid w:val="00F8620C"/>
    <w:rsid w:val="00F87447"/>
    <w:rsid w:val="00F87A81"/>
    <w:rsid w:val="00F87F42"/>
    <w:rsid w:val="00F90884"/>
    <w:rsid w:val="00F90C97"/>
    <w:rsid w:val="00F93A22"/>
    <w:rsid w:val="00F93BC7"/>
    <w:rsid w:val="00F93F31"/>
    <w:rsid w:val="00F975CE"/>
    <w:rsid w:val="00FA2019"/>
    <w:rsid w:val="00FA33DE"/>
    <w:rsid w:val="00FA3643"/>
    <w:rsid w:val="00FA3976"/>
    <w:rsid w:val="00FA41F3"/>
    <w:rsid w:val="00FA59B0"/>
    <w:rsid w:val="00FA6AD9"/>
    <w:rsid w:val="00FB1273"/>
    <w:rsid w:val="00FB43D7"/>
    <w:rsid w:val="00FB4733"/>
    <w:rsid w:val="00FB5348"/>
    <w:rsid w:val="00FB7706"/>
    <w:rsid w:val="00FC0FBE"/>
    <w:rsid w:val="00FC1144"/>
    <w:rsid w:val="00FC13C5"/>
    <w:rsid w:val="00FC165F"/>
    <w:rsid w:val="00FC1D82"/>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311D"/>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CC1BC8"/>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C27CAB"/>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10"/>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aliases w:val="header odd,header,header odd1,header odd2,header odd3,header odd4,header odd5,header odd6"/>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10"/>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aliases w:val="header odd Char,header Char,header odd1 Char,header odd2 Char,header odd3 Char,header odd4 Char,header odd5 Char,header odd6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qFormat/>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locked/>
    <w:rsid w:val="000D2BB6"/>
    <w:rPr>
      <w:rFonts w:ascii="Arial" w:eastAsia="SimSun" w:hAnsi="Arial"/>
      <w:sz w:val="22"/>
      <w:szCs w:val="22"/>
      <w:lang w:val="en-GB" w:eastAsia="en-GB"/>
    </w:rPr>
  </w:style>
  <w:style w:type="numbering" w:customStyle="1" w:styleId="LegalList1">
    <w:name w:val="LegalList1"/>
    <w:uiPriority w:val="99"/>
    <w:rsid w:val="000D2BB6"/>
  </w:style>
  <w:style w:type="paragraph" w:customStyle="1" w:styleId="B2">
    <w:name w:val="B2"/>
    <w:basedOn w:val="List2"/>
    <w:link w:val="B2Char"/>
    <w:rsid w:val="0044541E"/>
    <w:pPr>
      <w:numPr>
        <w:numId w:val="0"/>
      </w:numPr>
      <w:overflowPunct w:val="0"/>
      <w:autoSpaceDE w:val="0"/>
      <w:autoSpaceDN w:val="0"/>
      <w:adjustRightInd w:val="0"/>
      <w:spacing w:before="0" w:after="180"/>
      <w:ind w:left="851" w:hanging="284"/>
      <w:jc w:val="left"/>
      <w:textAlignment w:val="baseline"/>
    </w:pPr>
    <w:rPr>
      <w:rFonts w:ascii="Times New Roman" w:eastAsia="Times New Roman" w:hAnsi="Times New Roman"/>
      <w:sz w:val="20"/>
      <w:lang w:eastAsia="en-GB" w:bidi="ar-SA"/>
    </w:rPr>
  </w:style>
  <w:style w:type="character" w:customStyle="1" w:styleId="B2Char">
    <w:name w:val="B2 Char"/>
    <w:link w:val="B2"/>
    <w:rsid w:val="0044541E"/>
    <w:rPr>
      <w:rFonts w:eastAsia="Times New Roman"/>
      <w:lang w:val="en-GB" w:eastAsia="en-GB"/>
    </w:rPr>
  </w:style>
  <w:style w:type="character" w:styleId="UnresolvedMention">
    <w:name w:val="Unresolved Mention"/>
    <w:basedOn w:val="DefaultParagraphFont"/>
    <w:uiPriority w:val="99"/>
    <w:semiHidden/>
    <w:unhideWhenUsed/>
    <w:rsid w:val="002F6536"/>
    <w:rPr>
      <w:color w:val="605E5C"/>
      <w:shd w:val="clear" w:color="auto" w:fill="E1DFDD"/>
    </w:rPr>
  </w:style>
  <w:style w:type="paragraph" w:customStyle="1" w:styleId="CRCoverPage">
    <w:name w:val="CR Cover Page"/>
    <w:rsid w:val="009E324C"/>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02269504">
      <w:bodyDiv w:val="1"/>
      <w:marLeft w:val="0"/>
      <w:marRight w:val="0"/>
      <w:marTop w:val="0"/>
      <w:marBottom w:val="0"/>
      <w:divBdr>
        <w:top w:val="none" w:sz="0" w:space="0" w:color="auto"/>
        <w:left w:val="none" w:sz="0" w:space="0" w:color="auto"/>
        <w:bottom w:val="none" w:sz="0" w:space="0" w:color="auto"/>
        <w:right w:val="none" w:sz="0" w:space="0" w:color="auto"/>
      </w:divBdr>
      <w:divsChild>
        <w:div w:id="408776556">
          <w:marLeft w:val="0"/>
          <w:marRight w:val="0"/>
          <w:marTop w:val="0"/>
          <w:marBottom w:val="0"/>
          <w:divBdr>
            <w:top w:val="single" w:sz="6" w:space="6" w:color="E9EDF0"/>
            <w:left w:val="none" w:sz="0" w:space="0" w:color="auto"/>
            <w:bottom w:val="none" w:sz="0" w:space="0" w:color="auto"/>
            <w:right w:val="none" w:sz="0" w:space="0" w:color="auto"/>
          </w:divBdr>
          <w:divsChild>
            <w:div w:id="100612377">
              <w:marLeft w:val="0"/>
              <w:marRight w:val="0"/>
              <w:marTop w:val="0"/>
              <w:marBottom w:val="0"/>
              <w:divBdr>
                <w:top w:val="none" w:sz="0" w:space="0" w:color="auto"/>
                <w:left w:val="none" w:sz="0" w:space="0" w:color="auto"/>
                <w:bottom w:val="none" w:sz="0" w:space="0" w:color="auto"/>
                <w:right w:val="none" w:sz="0" w:space="0" w:color="auto"/>
              </w:divBdr>
            </w:div>
          </w:divsChild>
        </w:div>
        <w:div w:id="1008482098">
          <w:marLeft w:val="0"/>
          <w:marRight w:val="0"/>
          <w:marTop w:val="0"/>
          <w:marBottom w:val="0"/>
          <w:divBdr>
            <w:top w:val="single" w:sz="6" w:space="6" w:color="E9EDF0"/>
            <w:left w:val="none" w:sz="0" w:space="0" w:color="auto"/>
            <w:bottom w:val="none" w:sz="0" w:space="0" w:color="auto"/>
            <w:right w:val="none" w:sz="0" w:space="0" w:color="auto"/>
          </w:divBdr>
          <w:divsChild>
            <w:div w:id="944995223">
              <w:marLeft w:val="150"/>
              <w:marRight w:val="150"/>
              <w:marTop w:val="60"/>
              <w:marBottom w:val="240"/>
              <w:divBdr>
                <w:top w:val="none" w:sz="0" w:space="0" w:color="auto"/>
                <w:left w:val="none" w:sz="0" w:space="0" w:color="auto"/>
                <w:bottom w:val="none" w:sz="0" w:space="0" w:color="auto"/>
                <w:right w:val="none" w:sz="0" w:space="0" w:color="auto"/>
              </w:divBdr>
            </w:div>
            <w:div w:id="745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17142">
      <w:bodyDiv w:val="1"/>
      <w:marLeft w:val="0"/>
      <w:marRight w:val="0"/>
      <w:marTop w:val="0"/>
      <w:marBottom w:val="0"/>
      <w:divBdr>
        <w:top w:val="none" w:sz="0" w:space="0" w:color="auto"/>
        <w:left w:val="none" w:sz="0" w:space="0" w:color="auto"/>
        <w:bottom w:val="none" w:sz="0" w:space="0" w:color="auto"/>
        <w:right w:val="none" w:sz="0" w:space="0" w:color="auto"/>
      </w:divBdr>
      <w:divsChild>
        <w:div w:id="12876714">
          <w:marLeft w:val="0"/>
          <w:marRight w:val="0"/>
          <w:marTop w:val="0"/>
          <w:marBottom w:val="0"/>
          <w:divBdr>
            <w:top w:val="single" w:sz="6" w:space="6" w:color="E9EDF0"/>
            <w:left w:val="none" w:sz="0" w:space="0" w:color="auto"/>
            <w:bottom w:val="none" w:sz="0" w:space="0" w:color="auto"/>
            <w:right w:val="none" w:sz="0" w:space="0" w:color="auto"/>
          </w:divBdr>
          <w:divsChild>
            <w:div w:id="1814634972">
              <w:marLeft w:val="0"/>
              <w:marRight w:val="0"/>
              <w:marTop w:val="0"/>
              <w:marBottom w:val="0"/>
              <w:divBdr>
                <w:top w:val="none" w:sz="0" w:space="0" w:color="auto"/>
                <w:left w:val="none" w:sz="0" w:space="0" w:color="auto"/>
                <w:bottom w:val="none" w:sz="0" w:space="0" w:color="auto"/>
                <w:right w:val="none" w:sz="0" w:space="0" w:color="auto"/>
              </w:divBdr>
            </w:div>
          </w:divsChild>
        </w:div>
        <w:div w:id="133105311">
          <w:marLeft w:val="0"/>
          <w:marRight w:val="0"/>
          <w:marTop w:val="0"/>
          <w:marBottom w:val="0"/>
          <w:divBdr>
            <w:top w:val="single" w:sz="6" w:space="6" w:color="E9EDF0"/>
            <w:left w:val="none" w:sz="0" w:space="0" w:color="auto"/>
            <w:bottom w:val="none" w:sz="0" w:space="0" w:color="auto"/>
            <w:right w:val="none" w:sz="0" w:space="0" w:color="auto"/>
          </w:divBdr>
          <w:divsChild>
            <w:div w:id="1523200971">
              <w:marLeft w:val="150"/>
              <w:marRight w:val="150"/>
              <w:marTop w:val="60"/>
              <w:marBottom w:val="240"/>
              <w:divBdr>
                <w:top w:val="none" w:sz="0" w:space="0" w:color="auto"/>
                <w:left w:val="none" w:sz="0" w:space="0" w:color="auto"/>
                <w:bottom w:val="none" w:sz="0" w:space="0" w:color="auto"/>
                <w:right w:val="none" w:sz="0" w:space="0" w:color="auto"/>
              </w:divBdr>
            </w:div>
            <w:div w:id="213886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42106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761144992">
      <w:bodyDiv w:val="1"/>
      <w:marLeft w:val="0"/>
      <w:marRight w:val="0"/>
      <w:marTop w:val="0"/>
      <w:marBottom w:val="0"/>
      <w:divBdr>
        <w:top w:val="none" w:sz="0" w:space="0" w:color="auto"/>
        <w:left w:val="none" w:sz="0" w:space="0" w:color="auto"/>
        <w:bottom w:val="none" w:sz="0" w:space="0" w:color="auto"/>
        <w:right w:val="none" w:sz="0" w:space="0" w:color="auto"/>
      </w:divBdr>
      <w:divsChild>
        <w:div w:id="1539464053">
          <w:marLeft w:val="0"/>
          <w:marRight w:val="0"/>
          <w:marTop w:val="0"/>
          <w:marBottom w:val="0"/>
          <w:divBdr>
            <w:top w:val="single" w:sz="6" w:space="6" w:color="E9EDF0"/>
            <w:left w:val="none" w:sz="0" w:space="0" w:color="auto"/>
            <w:bottom w:val="none" w:sz="0" w:space="0" w:color="auto"/>
            <w:right w:val="none" w:sz="0" w:space="0" w:color="auto"/>
          </w:divBdr>
          <w:divsChild>
            <w:div w:id="1658804332">
              <w:marLeft w:val="0"/>
              <w:marRight w:val="0"/>
              <w:marTop w:val="0"/>
              <w:marBottom w:val="0"/>
              <w:divBdr>
                <w:top w:val="none" w:sz="0" w:space="0" w:color="auto"/>
                <w:left w:val="none" w:sz="0" w:space="0" w:color="auto"/>
                <w:bottom w:val="none" w:sz="0" w:space="0" w:color="auto"/>
                <w:right w:val="none" w:sz="0" w:space="0" w:color="auto"/>
              </w:divBdr>
            </w:div>
          </w:divsChild>
        </w:div>
        <w:div w:id="316421075">
          <w:marLeft w:val="0"/>
          <w:marRight w:val="0"/>
          <w:marTop w:val="0"/>
          <w:marBottom w:val="0"/>
          <w:divBdr>
            <w:top w:val="single" w:sz="6" w:space="6" w:color="E9EDF0"/>
            <w:left w:val="none" w:sz="0" w:space="0" w:color="auto"/>
            <w:bottom w:val="none" w:sz="0" w:space="0" w:color="auto"/>
            <w:right w:val="none" w:sz="0" w:space="0" w:color="auto"/>
          </w:divBdr>
          <w:divsChild>
            <w:div w:id="1254122278">
              <w:marLeft w:val="150"/>
              <w:marRight w:val="150"/>
              <w:marTop w:val="60"/>
              <w:marBottom w:val="240"/>
              <w:divBdr>
                <w:top w:val="none" w:sz="0" w:space="0" w:color="auto"/>
                <w:left w:val="none" w:sz="0" w:space="0" w:color="auto"/>
                <w:bottom w:val="none" w:sz="0" w:space="0" w:color="auto"/>
                <w:right w:val="none" w:sz="0" w:space="0" w:color="auto"/>
              </w:divBdr>
            </w:div>
            <w:div w:id="1600136125">
              <w:marLeft w:val="0"/>
              <w:marRight w:val="0"/>
              <w:marTop w:val="0"/>
              <w:marBottom w:val="0"/>
              <w:divBdr>
                <w:top w:val="none" w:sz="0" w:space="0" w:color="auto"/>
                <w:left w:val="none" w:sz="0" w:space="0" w:color="auto"/>
                <w:bottom w:val="none" w:sz="0" w:space="0" w:color="auto"/>
                <w:right w:val="none" w:sz="0" w:space="0" w:color="auto"/>
              </w:divBdr>
            </w:div>
          </w:divsChild>
        </w:div>
        <w:div w:id="384183008">
          <w:marLeft w:val="0"/>
          <w:marRight w:val="0"/>
          <w:marTop w:val="0"/>
          <w:marBottom w:val="0"/>
          <w:divBdr>
            <w:top w:val="single" w:sz="6" w:space="6" w:color="E9EDF0"/>
            <w:left w:val="none" w:sz="0" w:space="0" w:color="auto"/>
            <w:bottom w:val="none" w:sz="0" w:space="0" w:color="auto"/>
            <w:right w:val="none" w:sz="0" w:space="0" w:color="auto"/>
          </w:divBdr>
          <w:divsChild>
            <w:div w:id="1251739574">
              <w:marLeft w:val="150"/>
              <w:marRight w:val="150"/>
              <w:marTop w:val="60"/>
              <w:marBottom w:val="240"/>
              <w:divBdr>
                <w:top w:val="none" w:sz="0" w:space="0" w:color="auto"/>
                <w:left w:val="none" w:sz="0" w:space="0" w:color="auto"/>
                <w:bottom w:val="none" w:sz="0" w:space="0" w:color="auto"/>
                <w:right w:val="none" w:sz="0" w:space="0" w:color="auto"/>
              </w:divBdr>
            </w:div>
            <w:div w:id="1315793955">
              <w:marLeft w:val="0"/>
              <w:marRight w:val="0"/>
              <w:marTop w:val="0"/>
              <w:marBottom w:val="0"/>
              <w:divBdr>
                <w:top w:val="none" w:sz="0" w:space="0" w:color="auto"/>
                <w:left w:val="none" w:sz="0" w:space="0" w:color="auto"/>
                <w:bottom w:val="none" w:sz="0" w:space="0" w:color="auto"/>
                <w:right w:val="none" w:sz="0" w:space="0" w:color="auto"/>
              </w:divBdr>
            </w:div>
          </w:divsChild>
        </w:div>
        <w:div w:id="286935169">
          <w:marLeft w:val="0"/>
          <w:marRight w:val="0"/>
          <w:marTop w:val="0"/>
          <w:marBottom w:val="0"/>
          <w:divBdr>
            <w:top w:val="single" w:sz="6" w:space="6" w:color="E9EDF0"/>
            <w:left w:val="none" w:sz="0" w:space="0" w:color="auto"/>
            <w:bottom w:val="none" w:sz="0" w:space="0" w:color="auto"/>
            <w:right w:val="none" w:sz="0" w:space="0" w:color="auto"/>
          </w:divBdr>
          <w:divsChild>
            <w:div w:id="1864126641">
              <w:marLeft w:val="150"/>
              <w:marRight w:val="150"/>
              <w:marTop w:val="60"/>
              <w:marBottom w:val="240"/>
              <w:divBdr>
                <w:top w:val="none" w:sz="0" w:space="0" w:color="auto"/>
                <w:left w:val="none" w:sz="0" w:space="0" w:color="auto"/>
                <w:bottom w:val="none" w:sz="0" w:space="0" w:color="auto"/>
                <w:right w:val="none" w:sz="0" w:space="0" w:color="auto"/>
              </w:divBdr>
            </w:div>
            <w:div w:id="83311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223681">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033724781">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38711156">
      <w:bodyDiv w:val="1"/>
      <w:marLeft w:val="0"/>
      <w:marRight w:val="0"/>
      <w:marTop w:val="0"/>
      <w:marBottom w:val="0"/>
      <w:divBdr>
        <w:top w:val="none" w:sz="0" w:space="0" w:color="auto"/>
        <w:left w:val="none" w:sz="0" w:space="0" w:color="auto"/>
        <w:bottom w:val="none" w:sz="0" w:space="0" w:color="auto"/>
        <w:right w:val="none" w:sz="0" w:space="0" w:color="auto"/>
      </w:divBdr>
      <w:divsChild>
        <w:div w:id="124397162">
          <w:marLeft w:val="0"/>
          <w:marRight w:val="0"/>
          <w:marTop w:val="0"/>
          <w:marBottom w:val="0"/>
          <w:divBdr>
            <w:top w:val="single" w:sz="6" w:space="6" w:color="E9EDF0"/>
            <w:left w:val="none" w:sz="0" w:space="0" w:color="auto"/>
            <w:bottom w:val="none" w:sz="0" w:space="0" w:color="auto"/>
            <w:right w:val="none" w:sz="0" w:space="0" w:color="auto"/>
          </w:divBdr>
          <w:divsChild>
            <w:div w:id="365371735">
              <w:marLeft w:val="0"/>
              <w:marRight w:val="0"/>
              <w:marTop w:val="0"/>
              <w:marBottom w:val="0"/>
              <w:divBdr>
                <w:top w:val="none" w:sz="0" w:space="0" w:color="auto"/>
                <w:left w:val="none" w:sz="0" w:space="0" w:color="auto"/>
                <w:bottom w:val="none" w:sz="0" w:space="0" w:color="auto"/>
                <w:right w:val="none" w:sz="0" w:space="0" w:color="auto"/>
              </w:divBdr>
            </w:div>
          </w:divsChild>
        </w:div>
        <w:div w:id="1291395440">
          <w:marLeft w:val="0"/>
          <w:marRight w:val="0"/>
          <w:marTop w:val="0"/>
          <w:marBottom w:val="0"/>
          <w:divBdr>
            <w:top w:val="single" w:sz="6" w:space="6" w:color="E9EDF0"/>
            <w:left w:val="none" w:sz="0" w:space="0" w:color="auto"/>
            <w:bottom w:val="none" w:sz="0" w:space="0" w:color="auto"/>
            <w:right w:val="none" w:sz="0" w:space="0" w:color="auto"/>
          </w:divBdr>
          <w:divsChild>
            <w:div w:id="1030298549">
              <w:marLeft w:val="150"/>
              <w:marRight w:val="150"/>
              <w:marTop w:val="60"/>
              <w:marBottom w:val="240"/>
              <w:divBdr>
                <w:top w:val="none" w:sz="0" w:space="0" w:color="auto"/>
                <w:left w:val="none" w:sz="0" w:space="0" w:color="auto"/>
                <w:bottom w:val="none" w:sz="0" w:space="0" w:color="auto"/>
                <w:right w:val="none" w:sz="0" w:space="0" w:color="auto"/>
              </w:divBdr>
            </w:div>
            <w:div w:id="3906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840266905">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092504096">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DA7"/>
    <w:rsid w:val="00016E33"/>
    <w:rsid w:val="00035D94"/>
    <w:rsid w:val="00044891"/>
    <w:rsid w:val="00047D16"/>
    <w:rsid w:val="00084BAF"/>
    <w:rsid w:val="000A08B6"/>
    <w:rsid w:val="000B31B7"/>
    <w:rsid w:val="000C6CFC"/>
    <w:rsid w:val="000D7634"/>
    <w:rsid w:val="000F1207"/>
    <w:rsid w:val="000F57EF"/>
    <w:rsid w:val="00107134"/>
    <w:rsid w:val="00113803"/>
    <w:rsid w:val="001172FB"/>
    <w:rsid w:val="00137960"/>
    <w:rsid w:val="0016241E"/>
    <w:rsid w:val="001A5085"/>
    <w:rsid w:val="001C2987"/>
    <w:rsid w:val="001E04B5"/>
    <w:rsid w:val="001F0C7C"/>
    <w:rsid w:val="00206CB8"/>
    <w:rsid w:val="002130B0"/>
    <w:rsid w:val="00225650"/>
    <w:rsid w:val="0028520B"/>
    <w:rsid w:val="00296018"/>
    <w:rsid w:val="002B5A0B"/>
    <w:rsid w:val="002F2D23"/>
    <w:rsid w:val="00314D9C"/>
    <w:rsid w:val="00315605"/>
    <w:rsid w:val="003243AA"/>
    <w:rsid w:val="00355305"/>
    <w:rsid w:val="00392FF2"/>
    <w:rsid w:val="003B1F7D"/>
    <w:rsid w:val="003D473F"/>
    <w:rsid w:val="004029B4"/>
    <w:rsid w:val="00403789"/>
    <w:rsid w:val="004078E0"/>
    <w:rsid w:val="004173AD"/>
    <w:rsid w:val="004604D0"/>
    <w:rsid w:val="00465CBE"/>
    <w:rsid w:val="00473011"/>
    <w:rsid w:val="004733EA"/>
    <w:rsid w:val="00480118"/>
    <w:rsid w:val="00491D6D"/>
    <w:rsid w:val="004A0329"/>
    <w:rsid w:val="004A51B9"/>
    <w:rsid w:val="004A5C1E"/>
    <w:rsid w:val="004F2DF2"/>
    <w:rsid w:val="00542BEE"/>
    <w:rsid w:val="005542B9"/>
    <w:rsid w:val="005723C0"/>
    <w:rsid w:val="00581807"/>
    <w:rsid w:val="005C3470"/>
    <w:rsid w:val="005D6786"/>
    <w:rsid w:val="005D7E5D"/>
    <w:rsid w:val="005F6468"/>
    <w:rsid w:val="005F74AA"/>
    <w:rsid w:val="0061340C"/>
    <w:rsid w:val="00617519"/>
    <w:rsid w:val="00661EB6"/>
    <w:rsid w:val="006B5606"/>
    <w:rsid w:val="006D2B72"/>
    <w:rsid w:val="006F020C"/>
    <w:rsid w:val="006F61BC"/>
    <w:rsid w:val="007174EC"/>
    <w:rsid w:val="00757608"/>
    <w:rsid w:val="007748CF"/>
    <w:rsid w:val="00784F7D"/>
    <w:rsid w:val="007B7A47"/>
    <w:rsid w:val="007C07F7"/>
    <w:rsid w:val="007D09AE"/>
    <w:rsid w:val="007F5721"/>
    <w:rsid w:val="007F77F4"/>
    <w:rsid w:val="008076F7"/>
    <w:rsid w:val="00827AA6"/>
    <w:rsid w:val="00832115"/>
    <w:rsid w:val="00835FF9"/>
    <w:rsid w:val="00870081"/>
    <w:rsid w:val="00874F11"/>
    <w:rsid w:val="00877152"/>
    <w:rsid w:val="00885F29"/>
    <w:rsid w:val="008F4814"/>
    <w:rsid w:val="009057D8"/>
    <w:rsid w:val="00922777"/>
    <w:rsid w:val="009563F4"/>
    <w:rsid w:val="009617CD"/>
    <w:rsid w:val="00972CD4"/>
    <w:rsid w:val="0098084D"/>
    <w:rsid w:val="00983949"/>
    <w:rsid w:val="00983C3E"/>
    <w:rsid w:val="00984B39"/>
    <w:rsid w:val="00992AC4"/>
    <w:rsid w:val="0099382B"/>
    <w:rsid w:val="00994118"/>
    <w:rsid w:val="009B00E8"/>
    <w:rsid w:val="00A468B9"/>
    <w:rsid w:val="00A719AC"/>
    <w:rsid w:val="00A87C80"/>
    <w:rsid w:val="00A9237A"/>
    <w:rsid w:val="00AB25C2"/>
    <w:rsid w:val="00AE646E"/>
    <w:rsid w:val="00B002E9"/>
    <w:rsid w:val="00B15718"/>
    <w:rsid w:val="00B2195F"/>
    <w:rsid w:val="00B25500"/>
    <w:rsid w:val="00B41CE4"/>
    <w:rsid w:val="00B50720"/>
    <w:rsid w:val="00B5347D"/>
    <w:rsid w:val="00B64B80"/>
    <w:rsid w:val="00B73BB4"/>
    <w:rsid w:val="00C0029B"/>
    <w:rsid w:val="00C32E2B"/>
    <w:rsid w:val="00C41BA3"/>
    <w:rsid w:val="00C840DD"/>
    <w:rsid w:val="00CB00BB"/>
    <w:rsid w:val="00CC4588"/>
    <w:rsid w:val="00CF5711"/>
    <w:rsid w:val="00D04D93"/>
    <w:rsid w:val="00D44118"/>
    <w:rsid w:val="00D96815"/>
    <w:rsid w:val="00DA6F54"/>
    <w:rsid w:val="00DD20C3"/>
    <w:rsid w:val="00E34DBC"/>
    <w:rsid w:val="00E76703"/>
    <w:rsid w:val="00E93A65"/>
    <w:rsid w:val="00EC1A1A"/>
    <w:rsid w:val="00EC5A67"/>
    <w:rsid w:val="00F03AB6"/>
    <w:rsid w:val="00F25B10"/>
    <w:rsid w:val="00F33E4F"/>
    <w:rsid w:val="00F655FA"/>
    <w:rsid w:val="00F74929"/>
    <w:rsid w:val="00F77A5B"/>
    <w:rsid w:val="00F847BC"/>
    <w:rsid w:val="00FA5E00"/>
    <w:rsid w:val="00FD1CB1"/>
    <w:rsid w:val="00FE027F"/>
    <w:rsid w:val="00FE54E5"/>
    <w:rsid w:val="00FE59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5" ma:contentTypeDescription="Create a new document." ma:contentTypeScope="" ma:versionID="214951fe26bbea5ca92cc0cb4f16aaa4">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e57d1ce02fd1392f2b59c37546846b32"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a01e89e0-f34e-4af1-bbfd-b20d50b10ed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8D307885-CB86-4210-9C3D-950A26C73E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900F17-197F-49E4-BE5E-26C322711E95}">
  <ds:schemaRefs>
    <ds:schemaRef ds:uri="a01e89e0-f34e-4af1-bbfd-b20d50b10ed2"/>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a0713f4b-425a-497f-9f74-2918485b7763"/>
    <ds:schemaRef ds:uri="http://www.w3.org/XML/1998/namespace"/>
    <ds:schemaRef ds:uri="http://purl.org/dc/dcmitype/"/>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93C1EF67-D551-4EE5-9239-81E8090E2D78}">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3</Pages>
  <Words>668</Words>
  <Characters>3808</Characters>
  <Application>Microsoft Office Word</Application>
  <DocSecurity>0</DocSecurity>
  <Lines>31</Lines>
  <Paragraphs>8</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ENSWI16_Doc018_LS on Net slice prio</vt:lpstr>
      <vt:lpstr>NSWI05 Doc017 LS to 3GPP SA2 SA5 on enfocement of max number per slice</vt:lpstr>
      <vt:lpstr>LS to 3GPP CT4 and SA2 on synch of profiles in 5GC</vt:lpstr>
      <vt:lpstr>LS from PSMC to 3GPP on S8HR</vt:lpstr>
      <vt:lpstr>LS to TDS re Call Reference in NRTRDE</vt:lpstr>
    </vt:vector>
  </TitlesOfParts>
  <Company>Ericsson</Company>
  <LinksUpToDate>false</LinksUpToDate>
  <CharactersWithSpaces>4468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ENSWI16_Doc018_LS on Net slice prio</dc:title>
  <dc:subject/>
  <dc:creator>Ralf Keller</dc:creator>
  <cp:keywords/>
  <cp:lastModifiedBy>28.531_CR0164_(Rel-17)_TEI17</cp:lastModifiedBy>
  <cp:revision>2</cp:revision>
  <cp:lastPrinted>2006-09-14T16:39:00Z</cp:lastPrinted>
  <dcterms:created xsi:type="dcterms:W3CDTF">2023-04-14T13:56:00Z</dcterms:created>
  <dcterms:modified xsi:type="dcterms:W3CDTF">2023-04-14T13:56:00Z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0x01010010F128E7C3E10A448BF9746936F3CA33</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24b28aa8-ef92-4a66-895b-8219c09b3146</vt:lpwstr>
  </property>
  <property fmtid="{D5CDD505-2E9C-101B-9397-08002B2CF9AE}" pid="16" name="_2015_ms_pID_725343">
    <vt:lpwstr>(3)6ExGxeC73SlRKp60bqp1hcu4QxVBexpXEB4XgHvzTHWAgq4J8iYtBvz2Uay4tGLnX6BEOAOm
WJpwZnGMkv3vzRVhD3Gz2FZyF2EB5wbUHEMpstX2GM8aXM/onm0XVQIPUOGCNayeqZhfvu5n
xbOxKWenbFM7c1CoS99eB6BouK6kClcG98d5dy+cRMiTvMx9CRsoJHxCq96XBg2eCDMShYbL
Uah9kFipWO66/2Dv7+</vt:lpwstr>
  </property>
  <property fmtid="{D5CDD505-2E9C-101B-9397-08002B2CF9AE}" pid="17" name="_2015_ms_pID_7253431">
    <vt:lpwstr>fdfT953NcssLaGotyATZTIBJdLm9UNSam2JRWcFw0v2gTlBncNZzIl
EuyPh7ZcIeTg7L7YHYR2hQNNkeUeTixw6SFcz/J+fuHDqEVgrYd5fHg+G2isxCV6kEfZUna4
EdVF0SLmqRZlhM4qVweRDcWN6PQ6IFTORqPdPs51GQ+L/9Jt18g9CwsjNXW7MfO9i3xcg/LA
zh/Eo/p3BVP0TSnS1cE5SsvJjnnmLFxXCzor</vt:lpwstr>
  </property>
  <property fmtid="{D5CDD505-2E9C-101B-9397-08002B2CF9AE}" pid="18" name="_2015_ms_pID_7253432">
    <vt:lpwstr>o5Id8gR6UUpVeC9iWAmOIJI=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1661583375</vt:lpwstr>
  </property>
</Properties>
</file>